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00A" w:rsidRDefault="00CF000A" w:rsidP="002C38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C38D9">
        <w:rPr>
          <w:rFonts w:ascii="Times New Roman" w:hAnsi="Times New Roman"/>
          <w:b/>
          <w:sz w:val="28"/>
          <w:szCs w:val="28"/>
          <w:lang w:val="uk-UA"/>
        </w:rPr>
        <w:t>МУНИЦИПАЛЬНОЕ БЮДЖЕТНОЕ ОБЩЕОБРАЗОВАТЕЛЬНОЕ УЧРЕЖДЕНИЕ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C38D9">
        <w:rPr>
          <w:rFonts w:ascii="Times New Roman" w:hAnsi="Times New Roman"/>
          <w:b/>
          <w:sz w:val="28"/>
          <w:szCs w:val="28"/>
          <w:lang w:val="uk-UA"/>
        </w:rPr>
        <w:t>«УДАЧНЕНСКАЯ ШКОЛА»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CF000A" w:rsidRPr="002C38D9" w:rsidRDefault="00CF000A" w:rsidP="002C38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C38D9">
        <w:rPr>
          <w:rFonts w:ascii="Times New Roman" w:hAnsi="Times New Roman"/>
          <w:b/>
          <w:sz w:val="28"/>
          <w:szCs w:val="28"/>
          <w:lang w:val="uk-UA"/>
        </w:rPr>
        <w:t>КРАСНОГВАРДЕЙСКОГО РАЙОНА</w:t>
      </w:r>
    </w:p>
    <w:p w:rsidR="00CF000A" w:rsidRPr="002C38D9" w:rsidRDefault="00CF000A" w:rsidP="002C38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2C38D9">
        <w:rPr>
          <w:rFonts w:ascii="Times New Roman" w:hAnsi="Times New Roman"/>
          <w:b/>
          <w:sz w:val="28"/>
          <w:szCs w:val="28"/>
          <w:lang w:val="uk-UA"/>
        </w:rPr>
        <w:t>РЕСПУБЛИКИ КРЫМ</w:t>
      </w:r>
    </w:p>
    <w:p w:rsidR="00CF000A" w:rsidRDefault="00CF000A" w:rsidP="00B81A64">
      <w:pPr>
        <w:spacing w:after="0" w:line="240" w:lineRule="auto"/>
        <w:jc w:val="center"/>
        <w:rPr>
          <w:rFonts w:ascii="Times New Roman" w:hAnsi="Times New Roman"/>
          <w:bCs/>
          <w:kern w:val="2"/>
          <w:sz w:val="28"/>
          <w:szCs w:val="28"/>
        </w:rPr>
      </w:pPr>
    </w:p>
    <w:p w:rsidR="00CF000A" w:rsidRDefault="00CF000A" w:rsidP="00B81A64">
      <w:pPr>
        <w:spacing w:after="0" w:line="240" w:lineRule="auto"/>
        <w:jc w:val="center"/>
        <w:rPr>
          <w:rFonts w:ascii="Times New Roman" w:hAnsi="Times New Roman"/>
          <w:bCs/>
          <w:kern w:val="2"/>
          <w:sz w:val="28"/>
          <w:szCs w:val="28"/>
        </w:rPr>
      </w:pPr>
    </w:p>
    <w:p w:rsidR="00CF000A" w:rsidRPr="004D32DB" w:rsidRDefault="00CF000A" w:rsidP="00B81A64">
      <w:pPr>
        <w:spacing w:after="0" w:line="240" w:lineRule="auto"/>
        <w:jc w:val="center"/>
        <w:rPr>
          <w:rFonts w:ascii="Times New Roman" w:hAnsi="Times New Roman"/>
          <w:bCs/>
          <w:kern w:val="2"/>
          <w:sz w:val="28"/>
          <w:szCs w:val="28"/>
        </w:rPr>
      </w:pPr>
    </w:p>
    <w:p w:rsidR="00CF000A" w:rsidRDefault="00CF000A" w:rsidP="00B81A64">
      <w:pPr>
        <w:rPr>
          <w:rFonts w:ascii="Times New Roman" w:hAnsi="Times New Roman"/>
          <w:sz w:val="28"/>
          <w:szCs w:val="28"/>
        </w:rPr>
      </w:pPr>
    </w:p>
    <w:p w:rsidR="00CF000A" w:rsidRPr="007F2489" w:rsidRDefault="00CF000A" w:rsidP="00B81A6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Утверждаю:</w:t>
      </w:r>
    </w:p>
    <w:p w:rsidR="00CF000A" w:rsidRDefault="00CF000A" w:rsidP="00B81A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F2489">
        <w:rPr>
          <w:rFonts w:ascii="Times New Roman" w:hAnsi="Times New Roman"/>
          <w:sz w:val="28"/>
          <w:szCs w:val="28"/>
        </w:rPr>
        <w:t>на зас</w:t>
      </w:r>
      <w:r>
        <w:rPr>
          <w:rFonts w:ascii="Times New Roman" w:hAnsi="Times New Roman"/>
          <w:sz w:val="28"/>
          <w:szCs w:val="28"/>
        </w:rPr>
        <w:t>едании педсовета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</w:t>
      </w:r>
      <w:r w:rsidRPr="007F24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2489">
        <w:rPr>
          <w:rFonts w:ascii="Times New Roman" w:hAnsi="Times New Roman"/>
          <w:sz w:val="28"/>
          <w:szCs w:val="28"/>
        </w:rPr>
        <w:t xml:space="preserve">Директор </w:t>
      </w:r>
    </w:p>
    <w:p w:rsidR="00CF000A" w:rsidRPr="007F2489" w:rsidRDefault="00CF000A" w:rsidP="002C38D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</w:t>
      </w:r>
      <w:r w:rsidRPr="007F2489">
        <w:rPr>
          <w:rFonts w:ascii="Times New Roman" w:hAnsi="Times New Roman"/>
          <w:sz w:val="28"/>
          <w:szCs w:val="28"/>
        </w:rPr>
        <w:tab/>
      </w:r>
      <w:r w:rsidRPr="007F2489">
        <w:rPr>
          <w:rFonts w:ascii="Times New Roman" w:hAnsi="Times New Roman"/>
          <w:sz w:val="28"/>
          <w:szCs w:val="28"/>
        </w:rPr>
        <w:tab/>
      </w:r>
      <w:r w:rsidRPr="007F2489">
        <w:rPr>
          <w:rFonts w:ascii="Times New Roman" w:hAnsi="Times New Roman"/>
          <w:sz w:val="28"/>
          <w:szCs w:val="28"/>
        </w:rPr>
        <w:tab/>
      </w:r>
      <w:r w:rsidRPr="007F2489"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7F2489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Б</w:t>
      </w:r>
      <w:r w:rsidRPr="007F2489">
        <w:rPr>
          <w:rFonts w:ascii="Times New Roman" w:hAnsi="Times New Roman"/>
          <w:sz w:val="28"/>
          <w:szCs w:val="28"/>
        </w:rPr>
        <w:t xml:space="preserve">ОУ </w:t>
      </w:r>
      <w:r>
        <w:rPr>
          <w:rFonts w:ascii="Times New Roman" w:hAnsi="Times New Roman"/>
          <w:sz w:val="28"/>
          <w:szCs w:val="28"/>
        </w:rPr>
        <w:t>«Удачненская школа»</w:t>
      </w:r>
    </w:p>
    <w:p w:rsidR="00CF000A" w:rsidRPr="007F2489" w:rsidRDefault="00CF000A" w:rsidP="00B81A6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F248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________А.Н.Казанков</w:t>
      </w:r>
    </w:p>
    <w:p w:rsidR="00CF000A" w:rsidRPr="007F2489" w:rsidRDefault="00CF000A" w:rsidP="00B81A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F2489">
        <w:rPr>
          <w:rFonts w:ascii="Times New Roman" w:hAnsi="Times New Roman"/>
          <w:sz w:val="28"/>
          <w:szCs w:val="28"/>
        </w:rPr>
        <w:t>Протокол №_____</w:t>
      </w:r>
      <w:r w:rsidRPr="007F2489">
        <w:rPr>
          <w:rFonts w:ascii="Times New Roman" w:hAnsi="Times New Roman"/>
          <w:sz w:val="28"/>
          <w:szCs w:val="28"/>
        </w:rPr>
        <w:tab/>
      </w:r>
      <w:r w:rsidRPr="007F2489">
        <w:rPr>
          <w:rFonts w:ascii="Times New Roman" w:hAnsi="Times New Roman"/>
          <w:sz w:val="28"/>
          <w:szCs w:val="28"/>
        </w:rPr>
        <w:tab/>
      </w:r>
      <w:r w:rsidRPr="007F2489">
        <w:rPr>
          <w:rFonts w:ascii="Times New Roman" w:hAnsi="Times New Roman"/>
          <w:sz w:val="28"/>
          <w:szCs w:val="28"/>
        </w:rPr>
        <w:tab/>
      </w:r>
      <w:r w:rsidRPr="007F2489">
        <w:rPr>
          <w:rFonts w:ascii="Times New Roman" w:hAnsi="Times New Roman"/>
          <w:sz w:val="28"/>
          <w:szCs w:val="28"/>
        </w:rPr>
        <w:tab/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Приказ № ___ от _______</w:t>
      </w:r>
    </w:p>
    <w:p w:rsidR="00CF000A" w:rsidRPr="007F2489" w:rsidRDefault="00CF000A" w:rsidP="00B81A64">
      <w:pPr>
        <w:rPr>
          <w:rFonts w:ascii="Times New Roman" w:hAnsi="Times New Roman"/>
          <w:sz w:val="28"/>
          <w:szCs w:val="28"/>
        </w:rPr>
      </w:pPr>
    </w:p>
    <w:p w:rsidR="00CF000A" w:rsidRDefault="00CF000A" w:rsidP="002C38D9">
      <w:pPr>
        <w:spacing w:after="0"/>
        <w:rPr>
          <w:rFonts w:ascii="Times New Roman" w:hAnsi="Times New Roman"/>
          <w:b/>
          <w:sz w:val="52"/>
        </w:rPr>
      </w:pPr>
    </w:p>
    <w:p w:rsidR="00CF000A" w:rsidRDefault="00CF000A" w:rsidP="002C38D9">
      <w:pPr>
        <w:spacing w:after="0"/>
        <w:rPr>
          <w:rFonts w:ascii="Times New Roman" w:hAnsi="Times New Roman"/>
          <w:b/>
          <w:sz w:val="52"/>
        </w:rPr>
      </w:pPr>
    </w:p>
    <w:p w:rsidR="00CF000A" w:rsidRDefault="00CF000A" w:rsidP="002C38D9">
      <w:pPr>
        <w:spacing w:after="0"/>
        <w:rPr>
          <w:rFonts w:ascii="Times New Roman" w:hAnsi="Times New Roman"/>
          <w:b/>
          <w:sz w:val="52"/>
        </w:rPr>
      </w:pPr>
    </w:p>
    <w:p w:rsidR="00CF000A" w:rsidRPr="00463D8E" w:rsidRDefault="00CF000A" w:rsidP="008A3122">
      <w:pPr>
        <w:spacing w:after="0"/>
        <w:jc w:val="center"/>
        <w:rPr>
          <w:rFonts w:ascii="Times New Roman" w:hAnsi="Times New Roman"/>
          <w:b/>
          <w:sz w:val="52"/>
        </w:rPr>
      </w:pPr>
      <w:r w:rsidRPr="00463D8E">
        <w:rPr>
          <w:rFonts w:ascii="Times New Roman" w:hAnsi="Times New Roman"/>
          <w:b/>
          <w:sz w:val="52"/>
        </w:rPr>
        <w:t>ПРОГРАММА</w:t>
      </w:r>
    </w:p>
    <w:p w:rsidR="00CF000A" w:rsidRPr="00463D8E" w:rsidRDefault="00CF000A" w:rsidP="008A3122">
      <w:pPr>
        <w:spacing w:after="0"/>
        <w:jc w:val="center"/>
        <w:rPr>
          <w:rFonts w:ascii="Times New Roman" w:hAnsi="Times New Roman"/>
          <w:b/>
          <w:sz w:val="48"/>
        </w:rPr>
      </w:pPr>
      <w:r w:rsidRPr="00463D8E">
        <w:rPr>
          <w:rFonts w:ascii="Times New Roman" w:hAnsi="Times New Roman"/>
          <w:b/>
          <w:sz w:val="48"/>
        </w:rPr>
        <w:t>летних тематических площадок</w:t>
      </w:r>
    </w:p>
    <w:p w:rsidR="00CF000A" w:rsidRPr="00463D8E" w:rsidRDefault="00CF000A" w:rsidP="008A3122">
      <w:pPr>
        <w:spacing w:after="0"/>
        <w:jc w:val="center"/>
        <w:rPr>
          <w:rFonts w:ascii="Times New Roman" w:hAnsi="Times New Roman"/>
          <w:b/>
          <w:sz w:val="48"/>
        </w:rPr>
      </w:pPr>
      <w:r w:rsidRPr="00463D8E">
        <w:rPr>
          <w:rFonts w:ascii="Times New Roman" w:hAnsi="Times New Roman"/>
          <w:b/>
          <w:sz w:val="48"/>
        </w:rPr>
        <w:t xml:space="preserve">на базе МБОУ </w:t>
      </w:r>
      <w:r>
        <w:rPr>
          <w:rFonts w:ascii="Times New Roman" w:hAnsi="Times New Roman"/>
          <w:b/>
          <w:sz w:val="48"/>
        </w:rPr>
        <w:t>«Удачненская школа»</w:t>
      </w:r>
    </w:p>
    <w:p w:rsidR="00CF000A" w:rsidRDefault="00CF000A" w:rsidP="008A3122">
      <w:pPr>
        <w:jc w:val="right"/>
        <w:rPr>
          <w:rFonts w:ascii="Times New Roman" w:hAnsi="Times New Roman"/>
        </w:rPr>
      </w:pPr>
    </w:p>
    <w:p w:rsidR="00CF000A" w:rsidRDefault="00CF000A" w:rsidP="008A3122">
      <w:pPr>
        <w:jc w:val="right"/>
        <w:rPr>
          <w:rFonts w:ascii="Times New Roman" w:hAnsi="Times New Roman"/>
        </w:rPr>
      </w:pPr>
    </w:p>
    <w:p w:rsidR="00CF000A" w:rsidRDefault="00CF000A" w:rsidP="00B81A64">
      <w:pPr>
        <w:rPr>
          <w:rFonts w:ascii="Times New Roman" w:hAnsi="Times New Roman"/>
        </w:rPr>
      </w:pPr>
    </w:p>
    <w:p w:rsidR="00CF000A" w:rsidRDefault="00CF000A" w:rsidP="004037F0">
      <w:pPr>
        <w:rPr>
          <w:rFonts w:ascii="Times New Roman" w:hAnsi="Times New Roman"/>
        </w:rPr>
      </w:pPr>
    </w:p>
    <w:p w:rsidR="00CF000A" w:rsidRDefault="00CF000A" w:rsidP="004037F0">
      <w:pPr>
        <w:rPr>
          <w:rFonts w:ascii="Times New Roman" w:hAnsi="Times New Roman"/>
        </w:rPr>
      </w:pPr>
    </w:p>
    <w:p w:rsidR="00CF000A" w:rsidRDefault="00CF000A" w:rsidP="004037F0">
      <w:pPr>
        <w:rPr>
          <w:rFonts w:ascii="Times New Roman" w:hAnsi="Times New Roman"/>
        </w:rPr>
      </w:pPr>
    </w:p>
    <w:p w:rsidR="00CF000A" w:rsidRDefault="00CF000A" w:rsidP="004037F0">
      <w:pPr>
        <w:rPr>
          <w:rFonts w:ascii="Times New Roman" w:hAnsi="Times New Roman"/>
        </w:rPr>
      </w:pPr>
    </w:p>
    <w:p w:rsidR="00CF000A" w:rsidRDefault="00CF000A" w:rsidP="004037F0">
      <w:pPr>
        <w:rPr>
          <w:rFonts w:ascii="Times New Roman" w:hAnsi="Times New Roman"/>
        </w:rPr>
      </w:pPr>
    </w:p>
    <w:p w:rsidR="00CF000A" w:rsidRDefault="00CF000A" w:rsidP="004037F0">
      <w:pPr>
        <w:rPr>
          <w:rFonts w:ascii="Times New Roman" w:hAnsi="Times New Roman"/>
        </w:rPr>
      </w:pPr>
    </w:p>
    <w:p w:rsidR="00CF000A" w:rsidRPr="00764CBE" w:rsidRDefault="00CF000A" w:rsidP="00764CBE">
      <w:pPr>
        <w:spacing w:after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Удачное</w:t>
      </w:r>
    </w:p>
    <w:p w:rsidR="00CF000A" w:rsidRDefault="00CF000A" w:rsidP="00992395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201</w: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0.2pt;margin-top:-105.95pt;width:16.1pt;height:90pt;z-index:251658240;mso-position-horizontal-relative:text;mso-position-vertical-relative:text" stroked="f">
            <v:textbox>
              <w:txbxContent>
                <w:p w:rsidR="00CF000A" w:rsidRPr="006F4A58" w:rsidRDefault="00CF000A" w:rsidP="006F4A58"/>
              </w:txbxContent>
            </v:textbox>
          </v:shape>
        </w:pict>
      </w:r>
      <w:r>
        <w:rPr>
          <w:rFonts w:ascii="Times New Roman" w:hAnsi="Times New Roman"/>
          <w:sz w:val="24"/>
        </w:rPr>
        <w:t>5</w:t>
      </w:r>
    </w:p>
    <w:p w:rsidR="00CF000A" w:rsidRDefault="00CF000A" w:rsidP="002C38D9">
      <w:pPr>
        <w:spacing w:after="0"/>
        <w:rPr>
          <w:rFonts w:ascii="Times New Roman" w:hAnsi="Times New Roman"/>
          <w:b/>
          <w:sz w:val="36"/>
        </w:rPr>
      </w:pPr>
    </w:p>
    <w:p w:rsidR="00CF000A" w:rsidRDefault="00CF000A" w:rsidP="00764CBE">
      <w:pPr>
        <w:spacing w:after="0"/>
        <w:jc w:val="center"/>
        <w:rPr>
          <w:rFonts w:ascii="Times New Roman" w:hAnsi="Times New Roman"/>
          <w:b/>
          <w:sz w:val="36"/>
        </w:rPr>
      </w:pPr>
      <w:r w:rsidRPr="0093066C">
        <w:rPr>
          <w:rFonts w:ascii="Times New Roman" w:hAnsi="Times New Roman"/>
          <w:b/>
          <w:sz w:val="36"/>
        </w:rPr>
        <w:t>Информационная карта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828"/>
        <w:gridCol w:w="3852"/>
        <w:gridCol w:w="4950"/>
      </w:tblGrid>
      <w:tr w:rsidR="00CF000A" w:rsidRPr="00BA5D76" w:rsidTr="00B9270E">
        <w:trPr>
          <w:trHeight w:val="612"/>
        </w:trPr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1732E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2" w:type="dxa"/>
          </w:tcPr>
          <w:p w:rsidR="00CF000A" w:rsidRPr="00BA5D76" w:rsidRDefault="00CF000A" w:rsidP="002C38D9">
            <w:pPr>
              <w:rPr>
                <w:rFonts w:ascii="Times New Roman" w:hAnsi="Times New Roman"/>
                <w:sz w:val="28"/>
                <w:szCs w:val="28"/>
              </w:rPr>
            </w:pPr>
            <w:r w:rsidRPr="00BA5D76">
              <w:rPr>
                <w:rFonts w:ascii="Times New Roman" w:hAnsi="Times New Roman"/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2C38D9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 xml:space="preserve">Программа </w:t>
            </w:r>
          </w:p>
          <w:p w:rsidR="00CF000A" w:rsidRPr="00BA5D76" w:rsidRDefault="00CF000A" w:rsidP="002C38D9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 xml:space="preserve">Летних тематических площадок муниципального бюджетного образовательного учреждения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«Удачненская школа»</w:t>
            </w:r>
          </w:p>
        </w:tc>
      </w:tr>
      <w:tr w:rsidR="00CF000A" w:rsidRPr="00BA5D76" w:rsidTr="00B9270E"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1732E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2" w:type="dxa"/>
          </w:tcPr>
          <w:p w:rsidR="00CF000A" w:rsidRPr="00BA5D76" w:rsidRDefault="00CF000A" w:rsidP="002C38D9">
            <w:pPr>
              <w:rPr>
                <w:rFonts w:ascii="Times New Roman" w:hAnsi="Times New Roman"/>
                <w:sz w:val="28"/>
                <w:szCs w:val="28"/>
              </w:rPr>
            </w:pPr>
            <w:r w:rsidRPr="00BA5D76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2C38D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 xml:space="preserve"> Создание системы интересного, разнообразного по форме и содержанию детского отдыха, обеспечивающего интеллектуальное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 xml:space="preserve"> творческое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, физическое </w:t>
            </w: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 xml:space="preserve"> развитие обучающихся.</w:t>
            </w:r>
          </w:p>
        </w:tc>
      </w:tr>
      <w:tr w:rsidR="00CF000A" w:rsidRPr="00BA5D76" w:rsidTr="00B9270E"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1732E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2" w:type="dxa"/>
          </w:tcPr>
          <w:p w:rsidR="00CF000A" w:rsidRPr="00BA5D76" w:rsidRDefault="00CF000A" w:rsidP="002C38D9">
            <w:pPr>
              <w:rPr>
                <w:rFonts w:ascii="Times New Roman" w:hAnsi="Times New Roman"/>
                <w:sz w:val="28"/>
                <w:szCs w:val="28"/>
              </w:rPr>
            </w:pPr>
            <w:r w:rsidRPr="00BA5D76">
              <w:rPr>
                <w:rFonts w:ascii="Times New Roman" w:hAnsi="Times New Roman"/>
                <w:sz w:val="28"/>
                <w:szCs w:val="28"/>
              </w:rPr>
              <w:t>Направления деятельности</w:t>
            </w:r>
          </w:p>
        </w:tc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2C38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Краеведческо - туристическое, спортивно-оздоровительное,</w:t>
            </w:r>
            <w:r w:rsidRPr="00712E86">
              <w:rPr>
                <w:rFonts w:ascii="Times New Roman" w:hAnsi="Times New Roman"/>
                <w:sz w:val="28"/>
                <w:szCs w:val="28"/>
              </w:rPr>
              <w:t xml:space="preserve"> познава</w:t>
            </w:r>
            <w:r>
              <w:rPr>
                <w:rFonts w:ascii="Times New Roman" w:hAnsi="Times New Roman"/>
                <w:sz w:val="28"/>
                <w:szCs w:val="28"/>
              </w:rPr>
              <w:t>те</w:t>
            </w:r>
            <w:r w:rsidRPr="00712E86">
              <w:rPr>
                <w:rFonts w:ascii="Times New Roman" w:hAnsi="Times New Roman"/>
                <w:sz w:val="28"/>
                <w:szCs w:val="28"/>
              </w:rPr>
              <w:t xml:space="preserve">льно – досуговое, </w:t>
            </w:r>
            <w:r>
              <w:rPr>
                <w:rFonts w:ascii="Times New Roman" w:hAnsi="Times New Roman"/>
                <w:sz w:val="28"/>
                <w:szCs w:val="28"/>
              </w:rPr>
              <w:t>физкультурно-спортивное.</w:t>
            </w:r>
          </w:p>
        </w:tc>
      </w:tr>
      <w:tr w:rsidR="00CF000A" w:rsidRPr="00BA5D76" w:rsidTr="00B9270E"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1732E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2" w:type="dxa"/>
          </w:tcPr>
          <w:p w:rsidR="00CF000A" w:rsidRPr="00BA5D76" w:rsidRDefault="00CF000A" w:rsidP="002C38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A5D76">
              <w:rPr>
                <w:rFonts w:ascii="Times New Roman" w:hAnsi="Times New Roman"/>
                <w:sz w:val="28"/>
                <w:szCs w:val="28"/>
              </w:rPr>
              <w:t>Автор программы</w:t>
            </w:r>
          </w:p>
          <w:p w:rsidR="00CF000A" w:rsidRPr="00BA5D76" w:rsidRDefault="00CF000A" w:rsidP="002C38D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A5D76">
              <w:rPr>
                <w:rFonts w:ascii="Times New Roman" w:hAnsi="Times New Roman"/>
                <w:sz w:val="28"/>
                <w:szCs w:val="28"/>
              </w:rPr>
              <w:t>(ФИО, должность)</w:t>
            </w:r>
          </w:p>
        </w:tc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2C38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Казанкова Елена Михайловна</w:t>
            </w:r>
            <w:r w:rsidRPr="00BA5D76">
              <w:rPr>
                <w:rFonts w:ascii="Times New Roman" w:hAnsi="Times New Roman"/>
                <w:sz w:val="28"/>
                <w:szCs w:val="28"/>
              </w:rPr>
              <w:t>, заместитель директора по воспитательной работе, руководители площадок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5D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Сычевская Л.А., Усенко Н.Н., Дулепова Е.В., Годованюк К.С.</w:t>
            </w:r>
          </w:p>
        </w:tc>
      </w:tr>
      <w:tr w:rsidR="00CF000A" w:rsidRPr="00BA5D76" w:rsidTr="00B9270E"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1732E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2" w:type="dxa"/>
          </w:tcPr>
          <w:p w:rsidR="00CF000A" w:rsidRPr="00BA5D76" w:rsidRDefault="00CF000A" w:rsidP="002C38D9">
            <w:pPr>
              <w:rPr>
                <w:rFonts w:ascii="Times New Roman" w:hAnsi="Times New Roman"/>
                <w:sz w:val="28"/>
                <w:szCs w:val="28"/>
              </w:rPr>
            </w:pPr>
            <w:r w:rsidRPr="00BA5D76">
              <w:rPr>
                <w:rFonts w:ascii="Times New Roman" w:hAnsi="Times New Roman"/>
                <w:sz w:val="28"/>
                <w:szCs w:val="28"/>
              </w:rPr>
              <w:t>Адрес, телефон</w:t>
            </w:r>
          </w:p>
        </w:tc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Default="00CF000A" w:rsidP="002C38D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>92033, Республика Крым</w:t>
            </w:r>
          </w:p>
          <w:p w:rsidR="00CF000A" w:rsidRDefault="00CF000A" w:rsidP="002C38D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>Красногвардейский район</w:t>
            </w:r>
          </w:p>
          <w:p w:rsidR="00CF000A" w:rsidRDefault="00CF000A" w:rsidP="002C38D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>с. Удачное</w:t>
            </w:r>
          </w:p>
          <w:p w:rsidR="00CF000A" w:rsidRDefault="00CF000A" w:rsidP="002C38D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>ул. Широкая,1</w:t>
            </w:r>
          </w:p>
          <w:p w:rsidR="00CF000A" w:rsidRPr="009E3D14" w:rsidRDefault="00CF000A" w:rsidP="002C38D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 xml:space="preserve">эл. почта: </w:t>
            </w:r>
            <w:r w:rsidRPr="00B9270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udachnoe_school1@rambler.ru</w:t>
            </w:r>
            <w:r>
              <w:rPr>
                <w:rFonts w:ascii="Times New Roman" w:hAnsi="Times New Roman"/>
                <w:bCs/>
                <w:sz w:val="28"/>
                <w:szCs w:val="24"/>
              </w:rPr>
              <w:t xml:space="preserve"> </w:t>
            </w:r>
          </w:p>
        </w:tc>
      </w:tr>
      <w:tr w:rsidR="00CF000A" w:rsidRPr="00BA5D76" w:rsidTr="00B9270E"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1732E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2" w:type="dxa"/>
          </w:tcPr>
          <w:p w:rsidR="00CF000A" w:rsidRPr="00BA5D76" w:rsidRDefault="00CF000A" w:rsidP="002C38D9">
            <w:pPr>
              <w:rPr>
                <w:rFonts w:ascii="Times New Roman" w:hAnsi="Times New Roman"/>
                <w:sz w:val="28"/>
                <w:szCs w:val="28"/>
              </w:rPr>
            </w:pPr>
            <w:r w:rsidRPr="00BA5D76">
              <w:rPr>
                <w:rFonts w:ascii="Times New Roman" w:hAnsi="Times New Roman"/>
                <w:sz w:val="28"/>
                <w:szCs w:val="28"/>
              </w:rPr>
              <w:t>Место реализации</w:t>
            </w:r>
          </w:p>
        </w:tc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2C38D9">
            <w:pPr>
              <w:rPr>
                <w:rFonts w:ascii="Times New Roman" w:hAnsi="Times New Roman"/>
                <w:sz w:val="28"/>
                <w:szCs w:val="28"/>
              </w:rPr>
            </w:pPr>
            <w:r w:rsidRPr="00BA5D76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«Удачненская школа»</w:t>
            </w:r>
          </w:p>
        </w:tc>
      </w:tr>
      <w:tr w:rsidR="00CF000A" w:rsidRPr="00BA5D76" w:rsidTr="00B9270E"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1732E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2" w:type="dxa"/>
          </w:tcPr>
          <w:p w:rsidR="00CF000A" w:rsidRPr="00BA5D76" w:rsidRDefault="00CF000A" w:rsidP="002C38D9">
            <w:pPr>
              <w:rPr>
                <w:rFonts w:ascii="Times New Roman" w:hAnsi="Times New Roman"/>
                <w:sz w:val="28"/>
                <w:szCs w:val="28"/>
              </w:rPr>
            </w:pPr>
            <w:r w:rsidRPr="00BA5D76">
              <w:rPr>
                <w:rFonts w:ascii="Times New Roman" w:hAnsi="Times New Roman"/>
                <w:sz w:val="28"/>
                <w:szCs w:val="28"/>
              </w:rPr>
              <w:t>Количество учащихся</w:t>
            </w:r>
          </w:p>
        </w:tc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2C38D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CF000A" w:rsidRPr="00BA5D76" w:rsidTr="00B9270E"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1732E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2" w:type="dxa"/>
          </w:tcPr>
          <w:p w:rsidR="00CF000A" w:rsidRPr="00BA5D76" w:rsidRDefault="00CF000A" w:rsidP="002C38D9">
            <w:pPr>
              <w:rPr>
                <w:rFonts w:ascii="Times New Roman" w:hAnsi="Times New Roman"/>
                <w:sz w:val="28"/>
                <w:szCs w:val="28"/>
              </w:rPr>
            </w:pPr>
            <w:r w:rsidRPr="00BA5D76">
              <w:rPr>
                <w:rFonts w:ascii="Times New Roman" w:hAnsi="Times New Roman"/>
                <w:sz w:val="28"/>
                <w:szCs w:val="28"/>
              </w:rPr>
              <w:t>Возраст учащихся</w:t>
            </w:r>
          </w:p>
        </w:tc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2C38D9">
            <w:pPr>
              <w:rPr>
                <w:rFonts w:ascii="Times New Roman" w:hAnsi="Times New Roman"/>
                <w:sz w:val="28"/>
                <w:szCs w:val="28"/>
              </w:rPr>
            </w:pPr>
            <w:r w:rsidRPr="00BA5D76">
              <w:rPr>
                <w:rFonts w:ascii="Times New Roman" w:hAnsi="Times New Roman"/>
                <w:sz w:val="28"/>
                <w:szCs w:val="28"/>
              </w:rPr>
              <w:t xml:space="preserve">Учащиеся 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A5D76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BA5D76">
              <w:rPr>
                <w:rFonts w:ascii="Times New Roman" w:hAnsi="Times New Roman"/>
                <w:sz w:val="28"/>
                <w:szCs w:val="28"/>
              </w:rPr>
              <w:t xml:space="preserve"> классов</w:t>
            </w:r>
          </w:p>
        </w:tc>
      </w:tr>
      <w:tr w:rsidR="00CF000A" w:rsidRPr="00BA5D76" w:rsidTr="00B9270E"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1732E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2" w:type="dxa"/>
          </w:tcPr>
          <w:p w:rsidR="00CF000A" w:rsidRPr="00BA5D76" w:rsidRDefault="00CF000A" w:rsidP="002C38D9">
            <w:pPr>
              <w:rPr>
                <w:rFonts w:ascii="Times New Roman" w:hAnsi="Times New Roman"/>
                <w:sz w:val="28"/>
                <w:szCs w:val="28"/>
              </w:rPr>
            </w:pPr>
            <w:r w:rsidRPr="00BA5D76">
              <w:rPr>
                <w:rFonts w:ascii="Times New Roman" w:hAnsi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00A" w:rsidRPr="00BA5D76" w:rsidRDefault="00CF000A" w:rsidP="002C38D9">
            <w:pPr>
              <w:rPr>
                <w:rFonts w:ascii="Times New Roman" w:hAnsi="Times New Roman"/>
                <w:sz w:val="28"/>
                <w:szCs w:val="28"/>
              </w:rPr>
            </w:pPr>
            <w:r w:rsidRPr="00BA5D76">
              <w:rPr>
                <w:rFonts w:ascii="Times New Roman" w:hAnsi="Times New Roman"/>
                <w:sz w:val="28"/>
                <w:szCs w:val="24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4"/>
              </w:rPr>
              <w:t>02.06.15 по 22.06.15 г.</w:t>
            </w:r>
          </w:p>
        </w:tc>
      </w:tr>
    </w:tbl>
    <w:p w:rsidR="00CF000A" w:rsidRDefault="00CF000A" w:rsidP="00992395">
      <w:pPr>
        <w:jc w:val="center"/>
        <w:rPr>
          <w:rFonts w:ascii="Times New Roman" w:hAnsi="Times New Roman"/>
          <w:b/>
          <w:sz w:val="36"/>
          <w:szCs w:val="28"/>
        </w:rPr>
      </w:pPr>
    </w:p>
    <w:p w:rsidR="00CF000A" w:rsidRDefault="00CF000A" w:rsidP="00B9270E">
      <w:pPr>
        <w:rPr>
          <w:rFonts w:ascii="Times New Roman" w:hAnsi="Times New Roman"/>
          <w:b/>
          <w:sz w:val="36"/>
          <w:szCs w:val="28"/>
        </w:rPr>
      </w:pPr>
    </w:p>
    <w:p w:rsidR="00CF000A" w:rsidRDefault="00CF000A" w:rsidP="00B9270E">
      <w:pPr>
        <w:rPr>
          <w:rFonts w:ascii="Times New Roman" w:hAnsi="Times New Roman"/>
          <w:b/>
          <w:sz w:val="36"/>
          <w:szCs w:val="28"/>
        </w:rPr>
      </w:pPr>
    </w:p>
    <w:p w:rsidR="00CF000A" w:rsidRPr="001677E9" w:rsidRDefault="00CF000A" w:rsidP="00992395">
      <w:pPr>
        <w:jc w:val="center"/>
        <w:rPr>
          <w:rFonts w:ascii="Times New Roman" w:hAnsi="Times New Roman"/>
          <w:b/>
          <w:sz w:val="36"/>
          <w:szCs w:val="28"/>
        </w:rPr>
      </w:pPr>
      <w:r w:rsidRPr="001677E9">
        <w:rPr>
          <w:rFonts w:ascii="Times New Roman" w:hAnsi="Times New Roman"/>
          <w:b/>
          <w:sz w:val="36"/>
          <w:szCs w:val="28"/>
        </w:rPr>
        <w:t>Содержание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6"/>
        <w:gridCol w:w="6579"/>
        <w:gridCol w:w="1666"/>
      </w:tblGrid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C94">
              <w:rPr>
                <w:rFonts w:ascii="Times New Roman" w:hAnsi="Times New Roman"/>
                <w:b/>
                <w:sz w:val="28"/>
                <w:szCs w:val="28"/>
              </w:rPr>
              <w:t>№ раздела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C94">
              <w:rPr>
                <w:rFonts w:ascii="Times New Roman" w:hAnsi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C94">
              <w:rPr>
                <w:rFonts w:ascii="Times New Roman" w:hAnsi="Times New Roman"/>
                <w:b/>
                <w:sz w:val="28"/>
                <w:szCs w:val="28"/>
              </w:rPr>
              <w:t>№ страницы</w:t>
            </w:r>
          </w:p>
        </w:tc>
      </w:tr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Цель и задачи программы</w:t>
            </w:r>
          </w:p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Срок реализации программы</w:t>
            </w:r>
          </w:p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Возраст детей</w:t>
            </w:r>
          </w:p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Форма и методы реализации программы</w:t>
            </w:r>
          </w:p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Организатора программы</w:t>
            </w:r>
          </w:p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Принципы, используемые при планировании и проведении летней оздоровительной кампании</w:t>
            </w: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Направления и виды деятельности</w:t>
            </w:r>
          </w:p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Механизм реализации программы</w:t>
            </w:r>
          </w:p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 xml:space="preserve">Содержание работы тематических площадок </w:t>
            </w:r>
          </w:p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Условия реализации программы</w:t>
            </w:r>
          </w:p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Диагностика и мониторинг эффективности программы</w:t>
            </w: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CF000A" w:rsidRPr="00430C94" w:rsidTr="00BA5D76">
        <w:tc>
          <w:tcPr>
            <w:tcW w:w="132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6579" w:type="dxa"/>
          </w:tcPr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Список используемой литературы</w:t>
            </w:r>
          </w:p>
          <w:p w:rsidR="00CF000A" w:rsidRPr="00430C94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000A" w:rsidRPr="00430C94" w:rsidRDefault="00CF000A" w:rsidP="00BA5D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</w:tbl>
    <w:p w:rsidR="00CF000A" w:rsidRDefault="00CF000A" w:rsidP="00EC48EB">
      <w:pPr>
        <w:rPr>
          <w:rFonts w:ascii="Times New Roman" w:hAnsi="Times New Roman"/>
          <w:sz w:val="24"/>
          <w:szCs w:val="28"/>
        </w:rPr>
      </w:pPr>
    </w:p>
    <w:p w:rsidR="00CF000A" w:rsidRDefault="00CF000A" w:rsidP="00E75880">
      <w:pPr>
        <w:rPr>
          <w:rFonts w:ascii="Times New Roman" w:hAnsi="Times New Roman"/>
          <w:b/>
          <w:i/>
          <w:sz w:val="40"/>
          <w:szCs w:val="40"/>
          <w:u w:val="single"/>
        </w:rPr>
      </w:pPr>
    </w:p>
    <w:p w:rsidR="00CF000A" w:rsidRDefault="00CF000A" w:rsidP="00E75880">
      <w:pPr>
        <w:rPr>
          <w:rFonts w:ascii="Times New Roman" w:hAnsi="Times New Roman"/>
          <w:b/>
          <w:i/>
          <w:sz w:val="40"/>
          <w:szCs w:val="40"/>
          <w:u w:val="single"/>
        </w:rPr>
      </w:pPr>
    </w:p>
    <w:p w:rsidR="00CF000A" w:rsidRDefault="00CF000A" w:rsidP="00E75880">
      <w:pPr>
        <w:rPr>
          <w:rFonts w:ascii="Times New Roman" w:hAnsi="Times New Roman"/>
          <w:b/>
          <w:i/>
          <w:sz w:val="40"/>
          <w:szCs w:val="40"/>
          <w:u w:val="single"/>
        </w:rPr>
      </w:pPr>
    </w:p>
    <w:p w:rsidR="00CF000A" w:rsidRDefault="00CF000A" w:rsidP="00E75880">
      <w:pPr>
        <w:rPr>
          <w:rFonts w:ascii="Times New Roman" w:hAnsi="Times New Roman"/>
          <w:b/>
          <w:i/>
          <w:sz w:val="40"/>
          <w:szCs w:val="40"/>
          <w:u w:val="single"/>
        </w:rPr>
      </w:pPr>
    </w:p>
    <w:p w:rsidR="00CF000A" w:rsidRPr="00E75880" w:rsidRDefault="00CF000A" w:rsidP="00E75880">
      <w:pPr>
        <w:rPr>
          <w:rFonts w:ascii="Times New Roman" w:hAnsi="Times New Roman"/>
          <w:b/>
          <w:i/>
          <w:sz w:val="40"/>
          <w:szCs w:val="40"/>
          <w:u w:val="single"/>
        </w:rPr>
      </w:pPr>
      <w:r w:rsidRPr="00E75880">
        <w:rPr>
          <w:rFonts w:ascii="Times New Roman" w:hAnsi="Times New Roman"/>
          <w:b/>
          <w:i/>
          <w:sz w:val="40"/>
          <w:szCs w:val="40"/>
          <w:u w:val="single"/>
        </w:rPr>
        <w:t>1.Введение</w:t>
      </w:r>
    </w:p>
    <w:p w:rsidR="00CF000A" w:rsidRPr="009E3D14" w:rsidRDefault="00CF000A" w:rsidP="00362349">
      <w:pPr>
        <w:pStyle w:val="ListParagraph"/>
        <w:jc w:val="center"/>
        <w:rPr>
          <w:rFonts w:ascii="Times New Roman" w:hAnsi="Times New Roman"/>
          <w:b/>
          <w:sz w:val="32"/>
          <w:szCs w:val="28"/>
        </w:rPr>
      </w:pPr>
      <w:r w:rsidRPr="009E3D14">
        <w:rPr>
          <w:rFonts w:ascii="Times New Roman" w:hAnsi="Times New Roman"/>
          <w:b/>
          <w:sz w:val="32"/>
          <w:szCs w:val="28"/>
        </w:rPr>
        <w:t>Пояснительная записка</w:t>
      </w:r>
    </w:p>
    <w:p w:rsidR="00CF000A" w:rsidRPr="00362349" w:rsidRDefault="00CF000A" w:rsidP="00362349">
      <w:pPr>
        <w:pStyle w:val="ListParagraph"/>
        <w:jc w:val="center"/>
        <w:rPr>
          <w:rFonts w:ascii="Times New Roman" w:hAnsi="Times New Roman"/>
          <w:b/>
          <w:sz w:val="28"/>
          <w:szCs w:val="28"/>
        </w:rPr>
      </w:pPr>
    </w:p>
    <w:p w:rsidR="00CF000A" w:rsidRPr="00362349" w:rsidRDefault="00CF000A" w:rsidP="00E43B73">
      <w:pPr>
        <w:pStyle w:val="ListParagraph"/>
        <w:ind w:left="0" w:firstLine="696"/>
        <w:jc w:val="both"/>
        <w:rPr>
          <w:rFonts w:ascii="Times New Roman" w:hAnsi="Times New Roman"/>
          <w:sz w:val="28"/>
          <w:szCs w:val="28"/>
        </w:rPr>
      </w:pPr>
      <w:r w:rsidRPr="00362349">
        <w:rPr>
          <w:rFonts w:ascii="Times New Roman" w:hAnsi="Times New Roman"/>
          <w:sz w:val="28"/>
          <w:szCs w:val="28"/>
        </w:rPr>
        <w:t>В системе непрерывного воспитания и образования каникулы в целом, а летние в особенности играют весьма важную роль в развитии, воспитании и образовании детей и подростков.</w:t>
      </w:r>
    </w:p>
    <w:p w:rsidR="00CF000A" w:rsidRPr="00362349" w:rsidRDefault="00CF000A" w:rsidP="00E43B73">
      <w:pPr>
        <w:pStyle w:val="ListParagraph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62349">
        <w:rPr>
          <w:rFonts w:ascii="Times New Roman" w:hAnsi="Times New Roman"/>
          <w:sz w:val="28"/>
          <w:szCs w:val="28"/>
        </w:rPr>
        <w:tab/>
        <w:t>Воспитательная ценность системы летнего отдыха состоит в том, что она создаёт условия для педагогически целесообразного эмоционально привлекательного досуга школьников, восстановления их здоровья, удовлетворения потребностей в новизне впечатлений, творческой самореализации, общении и освоении навыков самоуправления в разнообразных формах.</w:t>
      </w:r>
    </w:p>
    <w:p w:rsidR="00CF000A" w:rsidRPr="00362349" w:rsidRDefault="00CF000A" w:rsidP="00E43B73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 w:rsidRPr="00362349">
        <w:rPr>
          <w:rFonts w:ascii="Times New Roman" w:hAnsi="Times New Roman"/>
          <w:sz w:val="28"/>
          <w:szCs w:val="28"/>
        </w:rPr>
        <w:tab/>
        <w:t xml:space="preserve">Коллектив МБОУ </w:t>
      </w:r>
      <w:r>
        <w:rPr>
          <w:rFonts w:ascii="Times New Roman" w:hAnsi="Times New Roman"/>
          <w:sz w:val="28"/>
          <w:szCs w:val="28"/>
        </w:rPr>
        <w:t>«Удачненской школы»</w:t>
      </w:r>
      <w:r w:rsidRPr="00362349">
        <w:rPr>
          <w:rFonts w:ascii="Times New Roman" w:hAnsi="Times New Roman"/>
          <w:sz w:val="28"/>
          <w:szCs w:val="28"/>
        </w:rPr>
        <w:t xml:space="preserve"> стремится создать возможность для полной и разнообразной по форме занятости учащихся в период летних каникул.</w:t>
      </w:r>
    </w:p>
    <w:p w:rsidR="00CF000A" w:rsidRDefault="00CF000A" w:rsidP="00E43B73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 w:rsidRPr="00362349">
        <w:rPr>
          <w:rFonts w:ascii="Times New Roman" w:hAnsi="Times New Roman"/>
          <w:sz w:val="28"/>
          <w:szCs w:val="28"/>
        </w:rPr>
        <w:tab/>
        <w:t>Данная программа является модульной  и представляет собой сочетание</w:t>
      </w:r>
      <w:r>
        <w:rPr>
          <w:rFonts w:ascii="Times New Roman" w:hAnsi="Times New Roman"/>
          <w:sz w:val="28"/>
          <w:szCs w:val="28"/>
        </w:rPr>
        <w:t xml:space="preserve"> организации деятельности следующих</w:t>
      </w:r>
      <w:r w:rsidRPr="009B0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площадок:</w:t>
      </w:r>
    </w:p>
    <w:p w:rsidR="00CF000A" w:rsidRPr="00163F13" w:rsidRDefault="00CF000A" w:rsidP="00163F1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163F13">
        <w:rPr>
          <w:rFonts w:ascii="Times New Roman" w:hAnsi="Times New Roman"/>
          <w:bCs/>
          <w:sz w:val="28"/>
          <w:szCs w:val="28"/>
        </w:rPr>
        <w:t>Тематическая площадка «</w:t>
      </w:r>
      <w:r>
        <w:rPr>
          <w:rFonts w:ascii="Times New Roman" w:hAnsi="Times New Roman"/>
          <w:bCs/>
          <w:sz w:val="28"/>
          <w:szCs w:val="28"/>
        </w:rPr>
        <w:t>Вместе весело шагать</w:t>
      </w:r>
      <w:r w:rsidRPr="00163F13">
        <w:rPr>
          <w:rFonts w:ascii="Times New Roman" w:hAnsi="Times New Roman"/>
          <w:bCs/>
          <w:sz w:val="28"/>
          <w:szCs w:val="28"/>
        </w:rPr>
        <w:t>»</w:t>
      </w:r>
    </w:p>
    <w:p w:rsidR="00CF000A" w:rsidRPr="00163F13" w:rsidRDefault="00CF000A" w:rsidP="00163F1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163F13">
        <w:rPr>
          <w:rFonts w:ascii="Times New Roman" w:hAnsi="Times New Roman"/>
          <w:bCs/>
          <w:sz w:val="28"/>
          <w:szCs w:val="28"/>
        </w:rPr>
        <w:t>Тематическая площадка «</w:t>
      </w:r>
      <w:r>
        <w:rPr>
          <w:rFonts w:ascii="Times New Roman" w:hAnsi="Times New Roman"/>
          <w:bCs/>
          <w:sz w:val="28"/>
          <w:szCs w:val="28"/>
        </w:rPr>
        <w:t>Летняя карусель</w:t>
      </w:r>
      <w:r w:rsidRPr="00163F13">
        <w:rPr>
          <w:rFonts w:ascii="Times New Roman" w:hAnsi="Times New Roman"/>
          <w:bCs/>
          <w:sz w:val="28"/>
          <w:szCs w:val="28"/>
        </w:rPr>
        <w:t>»</w:t>
      </w:r>
    </w:p>
    <w:p w:rsidR="00CF000A" w:rsidRPr="00163F13" w:rsidRDefault="00CF000A" w:rsidP="00163F1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163F13">
        <w:rPr>
          <w:rFonts w:ascii="Times New Roman" w:hAnsi="Times New Roman"/>
          <w:bCs/>
          <w:sz w:val="28"/>
          <w:szCs w:val="28"/>
        </w:rPr>
        <w:t>Тематическая площадка «</w:t>
      </w:r>
      <w:r>
        <w:rPr>
          <w:rFonts w:ascii="Times New Roman" w:hAnsi="Times New Roman"/>
          <w:bCs/>
          <w:sz w:val="28"/>
          <w:szCs w:val="28"/>
        </w:rPr>
        <w:t>Капитошки</w:t>
      </w:r>
      <w:r w:rsidRPr="00163F13">
        <w:rPr>
          <w:rFonts w:ascii="Times New Roman" w:hAnsi="Times New Roman"/>
          <w:bCs/>
          <w:sz w:val="28"/>
          <w:szCs w:val="28"/>
        </w:rPr>
        <w:t>»</w:t>
      </w:r>
    </w:p>
    <w:p w:rsidR="00CF000A" w:rsidRPr="00992395" w:rsidRDefault="00CF000A" w:rsidP="00992395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163F13">
        <w:rPr>
          <w:rFonts w:ascii="Times New Roman" w:hAnsi="Times New Roman"/>
          <w:bCs/>
          <w:sz w:val="28"/>
          <w:szCs w:val="28"/>
        </w:rPr>
        <w:t>Тематическая площадка «</w:t>
      </w:r>
      <w:r>
        <w:rPr>
          <w:rFonts w:ascii="Times New Roman" w:hAnsi="Times New Roman"/>
          <w:bCs/>
          <w:sz w:val="28"/>
          <w:szCs w:val="28"/>
        </w:rPr>
        <w:t>Солнышко</w:t>
      </w:r>
      <w:r w:rsidRPr="00163F13">
        <w:rPr>
          <w:rFonts w:ascii="Times New Roman" w:hAnsi="Times New Roman"/>
          <w:bCs/>
          <w:sz w:val="28"/>
          <w:szCs w:val="28"/>
        </w:rPr>
        <w:t>»</w:t>
      </w:r>
    </w:p>
    <w:p w:rsidR="00CF000A" w:rsidRPr="004B3A2A" w:rsidRDefault="00CF000A" w:rsidP="004B3A2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работы каждой из площадок состоит из  блоков: познавательного, развивающего, культурно-досугового, спортивно-оздоровительного.</w:t>
      </w:r>
    </w:p>
    <w:p w:rsidR="00CF000A" w:rsidRPr="009B0C38" w:rsidRDefault="00CF000A" w:rsidP="004B3A2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B0C38">
        <w:rPr>
          <w:rFonts w:ascii="Times New Roman" w:hAnsi="Times New Roman"/>
          <w:sz w:val="28"/>
          <w:szCs w:val="28"/>
        </w:rPr>
        <w:t>Разработка данной программы организации летнего отдыха и интеллектуального развития детей и подростков вызвана</w:t>
      </w:r>
    </w:p>
    <w:p w:rsidR="00CF000A" w:rsidRPr="00362349" w:rsidRDefault="00CF000A" w:rsidP="0036234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62349">
        <w:rPr>
          <w:rFonts w:ascii="Times New Roman" w:hAnsi="Times New Roman"/>
          <w:sz w:val="28"/>
          <w:szCs w:val="28"/>
        </w:rPr>
        <w:t>овышением спроса родителей на организованный летний отдых школьников, в ходе которого будет осуществляться их личностный рост;</w:t>
      </w:r>
    </w:p>
    <w:p w:rsidR="00CF000A" w:rsidRPr="00362349" w:rsidRDefault="00CF000A" w:rsidP="0036234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362349">
        <w:rPr>
          <w:rFonts w:ascii="Times New Roman" w:hAnsi="Times New Roman"/>
          <w:sz w:val="28"/>
          <w:szCs w:val="28"/>
        </w:rPr>
        <w:t>еобходимостью использования богатого творческого потенциала педагогов и школьников в организации досуга и воспитания детей;</w:t>
      </w:r>
    </w:p>
    <w:p w:rsidR="00CF000A" w:rsidRPr="00362349" w:rsidRDefault="00CF000A" w:rsidP="009B2F2C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62349">
        <w:rPr>
          <w:rFonts w:ascii="Times New Roman" w:hAnsi="Times New Roman"/>
          <w:sz w:val="28"/>
          <w:szCs w:val="28"/>
        </w:rPr>
        <w:t>отребностью модернизации старых форм досуговой организации детей</w:t>
      </w:r>
      <w:r>
        <w:rPr>
          <w:rFonts w:ascii="Times New Roman" w:hAnsi="Times New Roman"/>
          <w:sz w:val="28"/>
          <w:szCs w:val="28"/>
        </w:rPr>
        <w:t xml:space="preserve"> и подростков и введением новых;</w:t>
      </w:r>
    </w:p>
    <w:p w:rsidR="00CF000A" w:rsidRDefault="00CF000A" w:rsidP="004B3A2A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62349">
        <w:rPr>
          <w:rFonts w:ascii="Times New Roman" w:hAnsi="Times New Roman"/>
          <w:bCs/>
          <w:sz w:val="28"/>
          <w:szCs w:val="28"/>
        </w:rPr>
        <w:t xml:space="preserve">Программа </w:t>
      </w:r>
      <w:r>
        <w:rPr>
          <w:rFonts w:ascii="Times New Roman" w:hAnsi="Times New Roman"/>
          <w:bCs/>
          <w:sz w:val="28"/>
          <w:szCs w:val="28"/>
        </w:rPr>
        <w:t xml:space="preserve">летних тематических площадок </w:t>
      </w:r>
      <w:r w:rsidRPr="00362349">
        <w:rPr>
          <w:rFonts w:ascii="Times New Roman" w:hAnsi="Times New Roman"/>
          <w:bCs/>
          <w:sz w:val="28"/>
          <w:szCs w:val="28"/>
        </w:rPr>
        <w:t>составлена как логическое продолжение воспитательно-образовательной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2349">
        <w:rPr>
          <w:rFonts w:ascii="Times New Roman" w:hAnsi="Times New Roman"/>
          <w:bCs/>
          <w:sz w:val="28"/>
          <w:szCs w:val="28"/>
        </w:rPr>
        <w:t xml:space="preserve"> работы в целях </w:t>
      </w:r>
      <w:r>
        <w:rPr>
          <w:rFonts w:ascii="Times New Roman" w:hAnsi="Times New Roman"/>
          <w:bCs/>
          <w:sz w:val="28"/>
          <w:szCs w:val="28"/>
        </w:rPr>
        <w:t>раскрытия  творческого потенциала воспитанников, расширения знаний учащихся по биологии, экологии, окружающему миру, английскому языку, математике, истории, технологии, ИЗО, правилам дорожного движения.</w:t>
      </w:r>
    </w:p>
    <w:tbl>
      <w:tblPr>
        <w:tblpPr w:leftFromText="180" w:rightFromText="180" w:vertAnchor="text" w:horzAnchor="margin" w:tblpY="-349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3"/>
        <w:gridCol w:w="1715"/>
        <w:gridCol w:w="1561"/>
        <w:gridCol w:w="959"/>
        <w:gridCol w:w="2520"/>
      </w:tblGrid>
      <w:tr w:rsidR="00CF000A" w:rsidTr="00430C94">
        <w:trPr>
          <w:trHeight w:val="1251"/>
        </w:trPr>
        <w:tc>
          <w:tcPr>
            <w:tcW w:w="3793" w:type="dxa"/>
          </w:tcPr>
          <w:p w:rsidR="00CF000A" w:rsidRPr="00430C94" w:rsidRDefault="00CF000A" w:rsidP="00430C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CF000A" w:rsidRPr="00430C94" w:rsidRDefault="00CF000A" w:rsidP="00430C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площадки</w:t>
            </w:r>
          </w:p>
          <w:p w:rsidR="00CF000A" w:rsidRPr="00430C94" w:rsidRDefault="00CF000A" w:rsidP="00430C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(направление работы)</w:t>
            </w:r>
          </w:p>
        </w:tc>
        <w:tc>
          <w:tcPr>
            <w:tcW w:w="1715" w:type="dxa"/>
          </w:tcPr>
          <w:p w:rsidR="00CF000A" w:rsidRPr="00430C94" w:rsidRDefault="00CF000A" w:rsidP="00430C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  <w:p w:rsidR="00CF000A" w:rsidRPr="00430C94" w:rsidRDefault="00CF000A" w:rsidP="00430C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работы</w:t>
            </w:r>
          </w:p>
          <w:p w:rsidR="00CF000A" w:rsidRPr="00430C94" w:rsidRDefault="00CF000A" w:rsidP="00430C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площадки</w:t>
            </w:r>
          </w:p>
        </w:tc>
        <w:tc>
          <w:tcPr>
            <w:tcW w:w="1561" w:type="dxa"/>
          </w:tcPr>
          <w:p w:rsidR="00CF000A" w:rsidRPr="00430C94" w:rsidRDefault="00CF000A" w:rsidP="00430C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Время работы площадки</w:t>
            </w:r>
          </w:p>
        </w:tc>
        <w:tc>
          <w:tcPr>
            <w:tcW w:w="959" w:type="dxa"/>
          </w:tcPr>
          <w:p w:rsidR="00CF000A" w:rsidRPr="00430C94" w:rsidRDefault="00CF000A" w:rsidP="00430C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Кол-во детей</w:t>
            </w:r>
          </w:p>
        </w:tc>
        <w:tc>
          <w:tcPr>
            <w:tcW w:w="2520" w:type="dxa"/>
          </w:tcPr>
          <w:p w:rsidR="00CF000A" w:rsidRPr="00430C94" w:rsidRDefault="00CF000A" w:rsidP="00430C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ФИО</w:t>
            </w:r>
          </w:p>
          <w:p w:rsidR="00CF000A" w:rsidRPr="00430C94" w:rsidRDefault="00CF000A" w:rsidP="00430C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ответственного педагога</w:t>
            </w:r>
          </w:p>
        </w:tc>
      </w:tr>
      <w:tr w:rsidR="00CF000A" w:rsidTr="00430C94">
        <w:tc>
          <w:tcPr>
            <w:tcW w:w="3793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«Летняя карусель 2015» (познавально – досуговое,  физкультурно-оздоровительное)</w:t>
            </w:r>
          </w:p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 xml:space="preserve"> 5-7 класс</w:t>
            </w:r>
          </w:p>
        </w:tc>
        <w:tc>
          <w:tcPr>
            <w:tcW w:w="1715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02.06.-22.06</w:t>
            </w:r>
          </w:p>
        </w:tc>
        <w:tc>
          <w:tcPr>
            <w:tcW w:w="1561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9.00-11.00</w:t>
            </w:r>
          </w:p>
        </w:tc>
        <w:tc>
          <w:tcPr>
            <w:tcW w:w="959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520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Дулепова Е.В.</w:t>
            </w:r>
          </w:p>
          <w:p w:rsidR="00CF000A" w:rsidRPr="00430C94" w:rsidRDefault="00CF000A" w:rsidP="00430C9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F000A" w:rsidTr="00430C94">
        <w:tc>
          <w:tcPr>
            <w:tcW w:w="3793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 xml:space="preserve"> «Вместе весело шагать»</w:t>
            </w:r>
          </w:p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( туристско-краеведческое)</w:t>
            </w:r>
          </w:p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8-10 класс</w:t>
            </w:r>
          </w:p>
        </w:tc>
        <w:tc>
          <w:tcPr>
            <w:tcW w:w="1715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02.06.-22.06</w:t>
            </w:r>
          </w:p>
        </w:tc>
        <w:tc>
          <w:tcPr>
            <w:tcW w:w="1561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9.00-11.00</w:t>
            </w:r>
          </w:p>
        </w:tc>
        <w:tc>
          <w:tcPr>
            <w:tcW w:w="959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520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Сычевская Л.А.</w:t>
            </w:r>
          </w:p>
        </w:tc>
      </w:tr>
      <w:tr w:rsidR="00CF000A" w:rsidTr="00430C94">
        <w:tc>
          <w:tcPr>
            <w:tcW w:w="3793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«Капитошки» (физкультурно-спортивное 1-2 классы)</w:t>
            </w:r>
          </w:p>
        </w:tc>
        <w:tc>
          <w:tcPr>
            <w:tcW w:w="1715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02.06.-22.06</w:t>
            </w:r>
          </w:p>
        </w:tc>
        <w:tc>
          <w:tcPr>
            <w:tcW w:w="1561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9.00-11.00</w:t>
            </w:r>
          </w:p>
        </w:tc>
        <w:tc>
          <w:tcPr>
            <w:tcW w:w="959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520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Годованюк К.С.</w:t>
            </w:r>
          </w:p>
        </w:tc>
      </w:tr>
      <w:tr w:rsidR="00CF000A" w:rsidTr="00430C94">
        <w:tc>
          <w:tcPr>
            <w:tcW w:w="3793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«Солнышко»</w:t>
            </w:r>
          </w:p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(спортивно-оздоровительное 3-4 классы)</w:t>
            </w:r>
          </w:p>
        </w:tc>
        <w:tc>
          <w:tcPr>
            <w:tcW w:w="1715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02.06.-22.06</w:t>
            </w:r>
          </w:p>
        </w:tc>
        <w:tc>
          <w:tcPr>
            <w:tcW w:w="1561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9.00-11.00</w:t>
            </w:r>
          </w:p>
        </w:tc>
        <w:tc>
          <w:tcPr>
            <w:tcW w:w="959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520" w:type="dxa"/>
          </w:tcPr>
          <w:p w:rsidR="00CF000A" w:rsidRPr="00430C94" w:rsidRDefault="00CF000A" w:rsidP="00430C94">
            <w:pPr>
              <w:rPr>
                <w:rFonts w:ascii="Times New Roman" w:hAnsi="Times New Roman"/>
                <w:sz w:val="28"/>
                <w:szCs w:val="28"/>
              </w:rPr>
            </w:pPr>
            <w:r w:rsidRPr="00430C94">
              <w:rPr>
                <w:rFonts w:ascii="Times New Roman" w:hAnsi="Times New Roman"/>
                <w:sz w:val="28"/>
                <w:szCs w:val="28"/>
              </w:rPr>
              <w:t>Усенко Н.Н</w:t>
            </w:r>
          </w:p>
        </w:tc>
      </w:tr>
    </w:tbl>
    <w:p w:rsidR="00CF000A" w:rsidRDefault="00CF000A" w:rsidP="00430C94">
      <w:pPr>
        <w:spacing w:after="0"/>
        <w:jc w:val="both"/>
        <w:rPr>
          <w:rFonts w:ascii="Times New Roman" w:hAnsi="Times New Roman"/>
          <w:b/>
          <w:bCs/>
          <w:i/>
          <w:sz w:val="40"/>
          <w:szCs w:val="28"/>
          <w:u w:val="single"/>
        </w:rPr>
      </w:pPr>
    </w:p>
    <w:p w:rsidR="00CF000A" w:rsidRPr="00430C94" w:rsidRDefault="00CF000A" w:rsidP="00430C94">
      <w:pPr>
        <w:spacing w:after="0"/>
        <w:ind w:left="360"/>
        <w:jc w:val="both"/>
        <w:rPr>
          <w:rFonts w:ascii="Times New Roman" w:hAnsi="Times New Roman"/>
          <w:b/>
          <w:bCs/>
          <w:i/>
          <w:sz w:val="40"/>
          <w:szCs w:val="28"/>
          <w:u w:val="single"/>
        </w:rPr>
      </w:pPr>
      <w:r>
        <w:rPr>
          <w:rFonts w:ascii="Times New Roman" w:hAnsi="Times New Roman"/>
          <w:b/>
          <w:bCs/>
          <w:i/>
          <w:sz w:val="40"/>
          <w:szCs w:val="28"/>
          <w:u w:val="single"/>
        </w:rPr>
        <w:t>2.</w:t>
      </w:r>
      <w:r w:rsidRPr="00EC48EB">
        <w:rPr>
          <w:rFonts w:ascii="Times New Roman" w:hAnsi="Times New Roman"/>
          <w:b/>
          <w:bCs/>
          <w:i/>
          <w:sz w:val="40"/>
          <w:szCs w:val="28"/>
          <w:u w:val="single"/>
        </w:rPr>
        <w:t>Цели и задачи программы</w:t>
      </w:r>
    </w:p>
    <w:p w:rsidR="00CF000A" w:rsidRPr="00430C94" w:rsidRDefault="00CF000A" w:rsidP="00430C94">
      <w:pPr>
        <w:jc w:val="both"/>
        <w:rPr>
          <w:rFonts w:ascii="Times New Roman" w:hAnsi="Times New Roman"/>
          <w:sz w:val="28"/>
          <w:szCs w:val="28"/>
        </w:rPr>
      </w:pPr>
      <w:r w:rsidRPr="00362349">
        <w:rPr>
          <w:rFonts w:ascii="Times New Roman" w:hAnsi="Times New Roman"/>
          <w:b/>
          <w:bCs/>
          <w:sz w:val="28"/>
          <w:szCs w:val="28"/>
        </w:rPr>
        <w:t>Ц</w:t>
      </w:r>
      <w:r>
        <w:rPr>
          <w:rFonts w:ascii="Times New Roman" w:hAnsi="Times New Roman"/>
          <w:b/>
          <w:bCs/>
          <w:sz w:val="28"/>
          <w:szCs w:val="28"/>
        </w:rPr>
        <w:t xml:space="preserve">ЕЛЬ: </w:t>
      </w:r>
      <w:r w:rsidRPr="005B0ADD">
        <w:rPr>
          <w:rFonts w:ascii="Times New Roman" w:hAnsi="Times New Roman"/>
          <w:bCs/>
          <w:sz w:val="28"/>
          <w:szCs w:val="28"/>
        </w:rPr>
        <w:t xml:space="preserve">Создание </w:t>
      </w:r>
      <w:r>
        <w:rPr>
          <w:rFonts w:ascii="Times New Roman" w:hAnsi="Times New Roman"/>
          <w:bCs/>
          <w:sz w:val="28"/>
          <w:szCs w:val="28"/>
        </w:rPr>
        <w:t xml:space="preserve">условий для поддержания интереса к изучению математики и  развития математических способностей школьников, для </w:t>
      </w:r>
      <w:r w:rsidRPr="00C03DC8">
        <w:rPr>
          <w:rFonts w:ascii="Times New Roman" w:hAnsi="Times New Roman"/>
          <w:sz w:val="28"/>
          <w:szCs w:val="24"/>
          <w:lang w:eastAsia="ru-RU"/>
        </w:rPr>
        <w:t>активн</w:t>
      </w:r>
      <w:r>
        <w:rPr>
          <w:rFonts w:ascii="Times New Roman" w:hAnsi="Times New Roman"/>
          <w:sz w:val="28"/>
          <w:szCs w:val="24"/>
          <w:lang w:eastAsia="ru-RU"/>
        </w:rPr>
        <w:t>ого приобщения</w:t>
      </w:r>
      <w:r w:rsidRPr="00C03DC8">
        <w:rPr>
          <w:rFonts w:ascii="Times New Roman" w:hAnsi="Times New Roman"/>
          <w:sz w:val="28"/>
          <w:szCs w:val="24"/>
          <w:lang w:eastAsia="ru-RU"/>
        </w:rPr>
        <w:t xml:space="preserve"> детей к изучению </w:t>
      </w:r>
      <w:r w:rsidRPr="00334064">
        <w:rPr>
          <w:rFonts w:ascii="Times New Roman" w:hAnsi="Times New Roman"/>
          <w:sz w:val="28"/>
          <w:szCs w:val="28"/>
          <w:lang w:eastAsia="ru-RU"/>
        </w:rPr>
        <w:t xml:space="preserve">английского языка, </w:t>
      </w:r>
      <w:r>
        <w:rPr>
          <w:rFonts w:ascii="Times New Roman" w:hAnsi="Times New Roman"/>
          <w:sz w:val="28"/>
          <w:szCs w:val="28"/>
          <w:lang w:eastAsia="ru-RU"/>
        </w:rPr>
        <w:t>для</w:t>
      </w:r>
      <w:r w:rsidRPr="00334064">
        <w:rPr>
          <w:rFonts w:ascii="Times New Roman" w:hAnsi="Times New Roman"/>
          <w:sz w:val="28"/>
          <w:szCs w:val="28"/>
        </w:rPr>
        <w:t xml:space="preserve"> повышения интереса к истории и искусству, формирования эстетического вкуса учащихся, уважения к культуре древних народов, формирования ключевых компетенций на основе творческого осмыслен</w:t>
      </w:r>
      <w:r>
        <w:rPr>
          <w:rFonts w:ascii="Times New Roman" w:hAnsi="Times New Roman"/>
          <w:sz w:val="28"/>
          <w:szCs w:val="28"/>
        </w:rPr>
        <w:t>ия духовного опыта человечества, для усвоения учащимися правил безопасного поведения.</w:t>
      </w:r>
    </w:p>
    <w:p w:rsidR="00CF000A" w:rsidRPr="00362349" w:rsidRDefault="00CF000A" w:rsidP="00F36D0E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362349"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z w:val="28"/>
          <w:szCs w:val="28"/>
        </w:rPr>
        <w:t>АДАЧИ:</w:t>
      </w:r>
    </w:p>
    <w:p w:rsidR="00CF000A" w:rsidRDefault="00CF000A" w:rsidP="00F36D0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362349">
        <w:rPr>
          <w:rFonts w:ascii="Times New Roman" w:hAnsi="Times New Roman"/>
          <w:bCs/>
          <w:sz w:val="28"/>
          <w:szCs w:val="28"/>
        </w:rPr>
        <w:t xml:space="preserve">Создание условий для </w:t>
      </w:r>
      <w:r>
        <w:rPr>
          <w:rFonts w:ascii="Times New Roman" w:hAnsi="Times New Roman"/>
          <w:bCs/>
          <w:sz w:val="28"/>
          <w:szCs w:val="28"/>
        </w:rPr>
        <w:t xml:space="preserve">развития познавательной активности и </w:t>
      </w:r>
      <w:r w:rsidRPr="00362349">
        <w:rPr>
          <w:rFonts w:ascii="Times New Roman" w:hAnsi="Times New Roman"/>
          <w:bCs/>
          <w:sz w:val="28"/>
          <w:szCs w:val="28"/>
        </w:rPr>
        <w:t>самореализации учащихся.</w:t>
      </w:r>
    </w:p>
    <w:p w:rsidR="00CF000A" w:rsidRDefault="00CF000A" w:rsidP="00F36D0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Расширение знаний учащихся по математике, биологии, экологии, английскому языку, истории, технологии, ИЗО, правилам дорожного движения.</w:t>
      </w:r>
    </w:p>
    <w:p w:rsidR="00CF000A" w:rsidRDefault="00CF000A" w:rsidP="00F36D0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творческого потенциала учащихся</w:t>
      </w:r>
    </w:p>
    <w:p w:rsidR="00CF000A" w:rsidRPr="00362349" w:rsidRDefault="00CF000A" w:rsidP="00F36D0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362349">
        <w:rPr>
          <w:rFonts w:ascii="Times New Roman" w:hAnsi="Times New Roman"/>
          <w:bCs/>
          <w:sz w:val="28"/>
          <w:szCs w:val="28"/>
        </w:rPr>
        <w:t>Организация досуга детей.</w:t>
      </w:r>
    </w:p>
    <w:p w:rsidR="00CF000A" w:rsidRPr="00362349" w:rsidRDefault="00CF000A" w:rsidP="00F36D0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362349">
        <w:rPr>
          <w:rFonts w:ascii="Times New Roman" w:hAnsi="Times New Roman"/>
          <w:bCs/>
          <w:sz w:val="28"/>
          <w:szCs w:val="28"/>
        </w:rPr>
        <w:t>Содействие занятости несовершеннолетних.</w:t>
      </w:r>
    </w:p>
    <w:p w:rsidR="00CF000A" w:rsidRPr="00430C94" w:rsidRDefault="00CF000A" w:rsidP="00F36D0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362349">
        <w:rPr>
          <w:rFonts w:ascii="Times New Roman" w:hAnsi="Times New Roman"/>
          <w:bCs/>
          <w:sz w:val="28"/>
          <w:szCs w:val="28"/>
        </w:rPr>
        <w:t>Профилактика правонарушений, безнадзорности среди несовершеннолетних в период летних каникул.</w:t>
      </w:r>
    </w:p>
    <w:p w:rsidR="00CF000A" w:rsidRPr="009B2F2C" w:rsidRDefault="00CF000A" w:rsidP="00F36D0E">
      <w:pPr>
        <w:spacing w:after="0"/>
        <w:jc w:val="both"/>
        <w:rPr>
          <w:rFonts w:ascii="Times New Roman" w:hAnsi="Times New Roman"/>
          <w:b/>
          <w:bCs/>
          <w:i/>
          <w:sz w:val="40"/>
          <w:szCs w:val="40"/>
          <w:u w:val="single"/>
        </w:rPr>
      </w:pPr>
      <w:r w:rsidRPr="002F00D4">
        <w:rPr>
          <w:rFonts w:ascii="Times New Roman" w:hAnsi="Times New Roman"/>
          <w:b/>
          <w:bCs/>
          <w:i/>
          <w:sz w:val="40"/>
          <w:szCs w:val="40"/>
          <w:u w:val="single"/>
        </w:rPr>
        <w:t>3.Сроки реализации программы</w:t>
      </w:r>
    </w:p>
    <w:p w:rsidR="00CF000A" w:rsidRPr="00430C94" w:rsidRDefault="00CF000A" w:rsidP="00F36D0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Данная программа реализуется в период со 2 июня по 22 июня 2015 год</w:t>
      </w:r>
    </w:p>
    <w:p w:rsidR="00CF000A" w:rsidRPr="009B2F2C" w:rsidRDefault="00CF000A" w:rsidP="00F36D0E">
      <w:pPr>
        <w:spacing w:after="0"/>
        <w:jc w:val="both"/>
        <w:rPr>
          <w:rFonts w:ascii="Times New Roman" w:hAnsi="Times New Roman"/>
          <w:b/>
          <w:bCs/>
          <w:i/>
          <w:sz w:val="40"/>
          <w:szCs w:val="40"/>
          <w:u w:val="single"/>
        </w:rPr>
      </w:pPr>
      <w:r w:rsidRPr="00906B80">
        <w:rPr>
          <w:rFonts w:ascii="Times New Roman" w:hAnsi="Times New Roman"/>
          <w:b/>
          <w:bCs/>
          <w:i/>
          <w:sz w:val="40"/>
          <w:szCs w:val="40"/>
          <w:u w:val="single"/>
        </w:rPr>
        <w:t>4.</w:t>
      </w:r>
      <w:r>
        <w:rPr>
          <w:rFonts w:ascii="Times New Roman" w:hAnsi="Times New Roman"/>
          <w:b/>
          <w:bCs/>
          <w:i/>
          <w:sz w:val="40"/>
          <w:szCs w:val="40"/>
          <w:u w:val="single"/>
        </w:rPr>
        <w:t>Возраст детей</w:t>
      </w:r>
    </w:p>
    <w:p w:rsidR="00CF000A" w:rsidRPr="006F4A58" w:rsidRDefault="00CF000A" w:rsidP="006F4A58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906B80">
        <w:rPr>
          <w:rFonts w:ascii="Times New Roman" w:hAnsi="Times New Roman"/>
          <w:bCs/>
          <w:sz w:val="28"/>
          <w:szCs w:val="28"/>
        </w:rPr>
        <w:t>Программа предусматривает организацию летней занятости учащихся</w:t>
      </w:r>
      <w:r>
        <w:rPr>
          <w:rFonts w:ascii="Times New Roman" w:hAnsi="Times New Roman"/>
          <w:bCs/>
          <w:sz w:val="28"/>
          <w:szCs w:val="28"/>
        </w:rPr>
        <w:t xml:space="preserve"> 1-10 </w:t>
      </w:r>
      <w:r w:rsidRPr="00906B80">
        <w:rPr>
          <w:rFonts w:ascii="Times New Roman" w:hAnsi="Times New Roman"/>
          <w:bCs/>
          <w:sz w:val="28"/>
          <w:szCs w:val="28"/>
        </w:rPr>
        <w:t>классов</w:t>
      </w:r>
      <w:r>
        <w:rPr>
          <w:rFonts w:ascii="Times New Roman" w:hAnsi="Times New Roman"/>
          <w:bCs/>
          <w:sz w:val="28"/>
          <w:szCs w:val="28"/>
        </w:rPr>
        <w:t xml:space="preserve"> в возрасте от 7 до 16 лет</w:t>
      </w:r>
      <w:r w:rsidRPr="00906B80">
        <w:rPr>
          <w:rFonts w:ascii="Times New Roman" w:hAnsi="Times New Roman"/>
          <w:bCs/>
          <w:sz w:val="28"/>
          <w:szCs w:val="28"/>
        </w:rPr>
        <w:t>.</w:t>
      </w:r>
    </w:p>
    <w:p w:rsidR="00CF000A" w:rsidRDefault="00CF000A" w:rsidP="00F36D0E">
      <w:pPr>
        <w:jc w:val="both"/>
        <w:rPr>
          <w:rFonts w:ascii="Times New Roman" w:hAnsi="Times New Roman"/>
          <w:b/>
          <w:i/>
          <w:sz w:val="40"/>
          <w:szCs w:val="40"/>
          <w:u w:val="single"/>
        </w:rPr>
      </w:pPr>
      <w:r w:rsidRPr="00906B80">
        <w:rPr>
          <w:rFonts w:ascii="Times New Roman" w:hAnsi="Times New Roman"/>
          <w:b/>
          <w:i/>
          <w:sz w:val="40"/>
          <w:szCs w:val="40"/>
          <w:u w:val="single"/>
        </w:rPr>
        <w:t>5</w:t>
      </w:r>
      <w:r>
        <w:rPr>
          <w:rFonts w:ascii="Times New Roman" w:hAnsi="Times New Roman"/>
          <w:b/>
          <w:i/>
          <w:sz w:val="40"/>
          <w:szCs w:val="40"/>
          <w:u w:val="single"/>
        </w:rPr>
        <w:t>.Формы и методы реализации программы</w:t>
      </w:r>
    </w:p>
    <w:p w:rsidR="00CF000A" w:rsidRDefault="00CF000A" w:rsidP="00F36D0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программа реализуется через использование индивидуальных и групповых форм организации досуга, включающих практическую и теоретическую части: проведение бесед, конкурсов соревнований, игр, викторин, реализацию проектов.</w:t>
      </w:r>
    </w:p>
    <w:p w:rsidR="00CF000A" w:rsidRDefault="00CF000A" w:rsidP="00F36D0E">
      <w:pPr>
        <w:jc w:val="both"/>
        <w:rPr>
          <w:rFonts w:ascii="Times New Roman" w:hAnsi="Times New Roman"/>
          <w:b/>
          <w:i/>
          <w:sz w:val="40"/>
          <w:szCs w:val="40"/>
          <w:u w:val="single"/>
        </w:rPr>
      </w:pPr>
      <w:r>
        <w:rPr>
          <w:rFonts w:ascii="Times New Roman" w:hAnsi="Times New Roman"/>
          <w:b/>
          <w:i/>
          <w:sz w:val="40"/>
          <w:szCs w:val="40"/>
          <w:u w:val="single"/>
        </w:rPr>
        <w:t>6. Организаторы программы</w:t>
      </w:r>
    </w:p>
    <w:p w:rsidR="00CF000A" w:rsidRPr="000F32AB" w:rsidRDefault="00CF000A" w:rsidP="000F32A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F32AB">
        <w:rPr>
          <w:rFonts w:ascii="Times New Roman" w:hAnsi="Times New Roman"/>
          <w:sz w:val="28"/>
          <w:szCs w:val="28"/>
        </w:rPr>
        <w:t xml:space="preserve">Администрация МБОУ </w:t>
      </w:r>
      <w:r>
        <w:rPr>
          <w:rFonts w:ascii="Times New Roman" w:hAnsi="Times New Roman"/>
          <w:sz w:val="28"/>
          <w:szCs w:val="28"/>
        </w:rPr>
        <w:t>«Удачненская школа»</w:t>
      </w:r>
    </w:p>
    <w:p w:rsidR="00CF000A" w:rsidRPr="005071F2" w:rsidRDefault="00CF000A" w:rsidP="007A1D4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F32AB">
        <w:rPr>
          <w:rFonts w:ascii="Times New Roman" w:hAnsi="Times New Roman"/>
          <w:sz w:val="28"/>
          <w:szCs w:val="28"/>
        </w:rPr>
        <w:t>Педагоги школы</w:t>
      </w:r>
    </w:p>
    <w:p w:rsidR="00CF000A" w:rsidRDefault="00CF000A" w:rsidP="00DB2D10">
      <w:pPr>
        <w:jc w:val="both"/>
        <w:rPr>
          <w:rFonts w:ascii="Times New Roman" w:hAnsi="Times New Roman"/>
          <w:b/>
          <w:i/>
          <w:sz w:val="40"/>
          <w:szCs w:val="40"/>
          <w:u w:val="single"/>
        </w:rPr>
      </w:pPr>
      <w:r>
        <w:rPr>
          <w:rFonts w:ascii="Times New Roman" w:hAnsi="Times New Roman"/>
          <w:b/>
          <w:i/>
          <w:sz w:val="40"/>
          <w:szCs w:val="40"/>
          <w:u w:val="single"/>
        </w:rPr>
        <w:t>7.Участники программы</w:t>
      </w:r>
    </w:p>
    <w:p w:rsidR="00CF000A" w:rsidRPr="007A1D49" w:rsidRDefault="00CF000A" w:rsidP="00DB2D10">
      <w:pPr>
        <w:jc w:val="both"/>
        <w:rPr>
          <w:rFonts w:ascii="Times New Roman" w:hAnsi="Times New Roman"/>
          <w:sz w:val="28"/>
          <w:szCs w:val="40"/>
        </w:rPr>
      </w:pPr>
      <w:r w:rsidRPr="002C2316">
        <w:rPr>
          <w:rFonts w:ascii="Times New Roman" w:hAnsi="Times New Roman"/>
          <w:sz w:val="28"/>
          <w:szCs w:val="40"/>
        </w:rPr>
        <w:t xml:space="preserve">Учащиеся МБОУ </w:t>
      </w:r>
      <w:r>
        <w:rPr>
          <w:rFonts w:ascii="Times New Roman" w:hAnsi="Times New Roman"/>
          <w:sz w:val="28"/>
          <w:szCs w:val="40"/>
        </w:rPr>
        <w:t xml:space="preserve"> «Удачненская школа» 1- 10 класс</w:t>
      </w:r>
    </w:p>
    <w:p w:rsidR="00CF000A" w:rsidRDefault="00CF000A" w:rsidP="00DB2D10">
      <w:pPr>
        <w:rPr>
          <w:rFonts w:ascii="Times New Roman" w:hAnsi="Times New Roman"/>
          <w:b/>
          <w:i/>
          <w:sz w:val="40"/>
          <w:szCs w:val="40"/>
          <w:u w:val="single"/>
        </w:rPr>
      </w:pPr>
      <w:r>
        <w:rPr>
          <w:rFonts w:ascii="Times New Roman" w:hAnsi="Times New Roman"/>
          <w:b/>
          <w:i/>
          <w:sz w:val="40"/>
          <w:szCs w:val="40"/>
          <w:u w:val="single"/>
        </w:rPr>
        <w:t>8. Принципы, используемые при</w:t>
      </w:r>
      <w:r w:rsidRPr="00526102">
        <w:rPr>
          <w:rFonts w:ascii="Times New Roman" w:hAnsi="Times New Roman"/>
          <w:b/>
          <w:i/>
          <w:sz w:val="40"/>
          <w:szCs w:val="40"/>
          <w:u w:val="single"/>
        </w:rPr>
        <w:t xml:space="preserve"> планировании и проведении летней оздоровительной кампании</w:t>
      </w:r>
    </w:p>
    <w:p w:rsidR="00CF000A" w:rsidRPr="009614A3" w:rsidRDefault="00CF000A" w:rsidP="009614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614A3">
        <w:rPr>
          <w:rFonts w:ascii="Times New Roman" w:hAnsi="Times New Roman"/>
          <w:sz w:val="28"/>
          <w:szCs w:val="28"/>
        </w:rPr>
        <w:t>1.</w:t>
      </w:r>
      <w:r w:rsidRPr="009614A3">
        <w:rPr>
          <w:rFonts w:ascii="Times New Roman" w:hAnsi="Times New Roman"/>
          <w:b/>
          <w:sz w:val="28"/>
          <w:szCs w:val="28"/>
        </w:rPr>
        <w:t xml:space="preserve">Принцип совместной деятельности педагогов и школьников: </w:t>
      </w:r>
      <w:r w:rsidRPr="009614A3">
        <w:rPr>
          <w:rFonts w:ascii="Times New Roman" w:hAnsi="Times New Roman"/>
          <w:sz w:val="28"/>
          <w:szCs w:val="28"/>
        </w:rPr>
        <w:t>воспитание школьников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14A3">
        <w:rPr>
          <w:rFonts w:ascii="Times New Roman" w:hAnsi="Times New Roman"/>
          <w:sz w:val="28"/>
          <w:szCs w:val="28"/>
        </w:rPr>
        <w:t>должно осуществляться только в процессе</w:t>
      </w:r>
    </w:p>
    <w:p w:rsidR="00CF000A" w:rsidRPr="009614A3" w:rsidRDefault="00CF000A" w:rsidP="009614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614A3">
        <w:rPr>
          <w:rFonts w:ascii="Times New Roman" w:hAnsi="Times New Roman"/>
          <w:sz w:val="28"/>
          <w:szCs w:val="28"/>
        </w:rPr>
        <w:t>совместной деятельности детей  и взрослых: познания, проблемно-ценностного общения, труда, игры,  художественного творчества и т.п. – при условии реализации педагогом воспитательного потенциала этой деятельности и превращения ребёнка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14A3">
        <w:rPr>
          <w:rFonts w:ascii="Times New Roman" w:hAnsi="Times New Roman"/>
          <w:sz w:val="28"/>
          <w:szCs w:val="28"/>
        </w:rPr>
        <w:t>субъекта этой деятельности. Только в совместной деятельности могут образовываться воспитывающие детско-взрослые общности. Только здесь у педагога появляется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14A3">
        <w:rPr>
          <w:rFonts w:ascii="Times New Roman" w:hAnsi="Times New Roman"/>
          <w:sz w:val="28"/>
          <w:szCs w:val="28"/>
        </w:rPr>
        <w:t xml:space="preserve">шанс стать для ребёнка значимым взрослым. Только в совместной деятельности с ребёнком педагог  может создавать благоприятные условия для приобретения детьми социально значимых знаний, развития их социально значимых отношений и накоплении ими опыта социально значимых действий. </w:t>
      </w:r>
    </w:p>
    <w:p w:rsidR="00CF000A" w:rsidRPr="009614A3" w:rsidRDefault="00CF000A" w:rsidP="009614A3">
      <w:pPr>
        <w:jc w:val="both"/>
        <w:rPr>
          <w:rFonts w:ascii="Times New Roman" w:hAnsi="Times New Roman"/>
          <w:sz w:val="28"/>
          <w:szCs w:val="28"/>
        </w:rPr>
      </w:pPr>
      <w:r w:rsidRPr="009614A3">
        <w:rPr>
          <w:rFonts w:ascii="Times New Roman" w:hAnsi="Times New Roman"/>
          <w:sz w:val="28"/>
          <w:szCs w:val="28"/>
        </w:rPr>
        <w:t xml:space="preserve">2. </w:t>
      </w:r>
      <w:r w:rsidRPr="009614A3">
        <w:rPr>
          <w:rFonts w:ascii="Times New Roman" w:hAnsi="Times New Roman"/>
          <w:b/>
          <w:sz w:val="28"/>
          <w:szCs w:val="28"/>
        </w:rPr>
        <w:t xml:space="preserve">Принцип гуманистических отношений: </w:t>
      </w:r>
      <w:r w:rsidRPr="009614A3">
        <w:rPr>
          <w:rFonts w:ascii="Times New Roman" w:hAnsi="Times New Roman"/>
          <w:sz w:val="28"/>
          <w:szCs w:val="28"/>
        </w:rPr>
        <w:t>построение всех отношений на основе уважения и доверия к человеку, на стремлении привести его к успеху.</w:t>
      </w:r>
    </w:p>
    <w:p w:rsidR="00CF000A" w:rsidRPr="009614A3" w:rsidRDefault="00CF000A" w:rsidP="009614A3">
      <w:pPr>
        <w:jc w:val="both"/>
        <w:rPr>
          <w:rFonts w:ascii="Times New Roman" w:hAnsi="Times New Roman"/>
          <w:sz w:val="28"/>
          <w:szCs w:val="28"/>
        </w:rPr>
      </w:pPr>
      <w:r w:rsidRPr="009614A3">
        <w:rPr>
          <w:rFonts w:ascii="Times New Roman" w:hAnsi="Times New Roman"/>
          <w:sz w:val="28"/>
          <w:szCs w:val="28"/>
        </w:rPr>
        <w:t xml:space="preserve">3. </w:t>
      </w:r>
      <w:r w:rsidRPr="009614A3">
        <w:rPr>
          <w:rFonts w:ascii="Times New Roman" w:hAnsi="Times New Roman"/>
          <w:b/>
          <w:sz w:val="28"/>
          <w:szCs w:val="28"/>
        </w:rPr>
        <w:t xml:space="preserve">Принцип соответствия типа сотрудничества психологическим возрастным особенностям учащихся и типу ведущей деятельности: </w:t>
      </w:r>
      <w:r w:rsidRPr="009614A3">
        <w:rPr>
          <w:rFonts w:ascii="Times New Roman" w:hAnsi="Times New Roman"/>
          <w:sz w:val="28"/>
          <w:szCs w:val="28"/>
        </w:rPr>
        <w:t>организуемое в период летних каникул воспитание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14A3">
        <w:rPr>
          <w:rFonts w:ascii="Times New Roman" w:hAnsi="Times New Roman"/>
          <w:sz w:val="28"/>
          <w:szCs w:val="28"/>
        </w:rPr>
        <w:t>должно согласовываться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14A3">
        <w:rPr>
          <w:rFonts w:ascii="Times New Roman" w:hAnsi="Times New Roman"/>
          <w:sz w:val="28"/>
          <w:szCs w:val="28"/>
        </w:rPr>
        <w:t>с общими законами человеческого развития и строиться сообразно полу, возрасту и другим индивидуальным особенностям ребёнка.</w:t>
      </w:r>
    </w:p>
    <w:p w:rsidR="00CF000A" w:rsidRPr="009614A3" w:rsidRDefault="00CF000A" w:rsidP="009614A3">
      <w:pPr>
        <w:jc w:val="both"/>
        <w:rPr>
          <w:rFonts w:ascii="Times New Roman" w:hAnsi="Times New Roman"/>
          <w:sz w:val="28"/>
          <w:szCs w:val="28"/>
        </w:rPr>
      </w:pPr>
      <w:r w:rsidRPr="009614A3">
        <w:rPr>
          <w:rFonts w:ascii="Times New Roman" w:hAnsi="Times New Roman"/>
          <w:sz w:val="28"/>
          <w:szCs w:val="28"/>
        </w:rPr>
        <w:t>4.</w:t>
      </w:r>
      <w:r w:rsidRPr="009614A3">
        <w:rPr>
          <w:rFonts w:ascii="Times New Roman" w:hAnsi="Times New Roman"/>
          <w:b/>
          <w:sz w:val="28"/>
          <w:szCs w:val="28"/>
        </w:rPr>
        <w:t>Принцип системной организации воспитания: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614A3">
        <w:rPr>
          <w:rFonts w:ascii="Times New Roman" w:hAnsi="Times New Roman"/>
          <w:sz w:val="28"/>
          <w:szCs w:val="28"/>
        </w:rPr>
        <w:t>принцип системности требует рассмотрения всех компонентов воспитания в их взаимосвязи: чёткой ориентации воспитательных мероприятий на цель и задачи воспитания, адекватного подбора содержания и форм воспитания, логичного «перетекания» одних воспитательных дел в другие.</w:t>
      </w:r>
    </w:p>
    <w:p w:rsidR="00CF000A" w:rsidRPr="009B2F2C" w:rsidRDefault="00CF000A" w:rsidP="009B2F2C">
      <w:pPr>
        <w:jc w:val="both"/>
        <w:rPr>
          <w:rFonts w:ascii="Times New Roman" w:hAnsi="Times New Roman"/>
          <w:b/>
          <w:i/>
          <w:sz w:val="40"/>
          <w:szCs w:val="40"/>
          <w:u w:val="single"/>
        </w:rPr>
      </w:pPr>
      <w:r w:rsidRPr="009614A3">
        <w:rPr>
          <w:rFonts w:ascii="Times New Roman" w:hAnsi="Times New Roman"/>
          <w:b/>
          <w:i/>
          <w:sz w:val="40"/>
          <w:szCs w:val="40"/>
          <w:u w:val="single"/>
        </w:rPr>
        <w:t>9. Направления и виды деятельности</w:t>
      </w:r>
    </w:p>
    <w:p w:rsidR="00CF000A" w:rsidRPr="000F2AE0" w:rsidRDefault="00CF000A" w:rsidP="000F2AE0">
      <w:pPr>
        <w:spacing w:after="0"/>
        <w:jc w:val="both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1.</w:t>
      </w:r>
      <w:r w:rsidRPr="000F2AE0">
        <w:rPr>
          <w:rFonts w:ascii="Times New Roman" w:hAnsi="Times New Roman"/>
          <w:b/>
          <w:sz w:val="32"/>
          <w:szCs w:val="28"/>
        </w:rPr>
        <w:t>Интеллектуальное направление</w:t>
      </w:r>
    </w:p>
    <w:p w:rsidR="00CF000A" w:rsidRDefault="00CF000A" w:rsidP="009614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 w:rsidRPr="00206D47">
        <w:rPr>
          <w:rFonts w:ascii="Times New Roman" w:hAnsi="Times New Roman"/>
          <w:sz w:val="28"/>
          <w:szCs w:val="28"/>
        </w:rPr>
        <w:t>Создание условий для интеллектуального развития учащихся</w:t>
      </w:r>
      <w:r>
        <w:rPr>
          <w:rFonts w:ascii="Times New Roman" w:hAnsi="Times New Roman"/>
          <w:sz w:val="28"/>
          <w:szCs w:val="28"/>
        </w:rPr>
        <w:t>.</w:t>
      </w:r>
    </w:p>
    <w:p w:rsidR="00CF000A" w:rsidRDefault="00CF000A" w:rsidP="009614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614A3">
        <w:rPr>
          <w:rFonts w:ascii="Times New Roman" w:hAnsi="Times New Roman"/>
          <w:b/>
          <w:sz w:val="28"/>
          <w:szCs w:val="28"/>
        </w:rPr>
        <w:t>Задачи</w:t>
      </w:r>
      <w:r w:rsidRPr="009614A3">
        <w:rPr>
          <w:rFonts w:ascii="Times New Roman" w:hAnsi="Times New Roman"/>
          <w:sz w:val="28"/>
          <w:szCs w:val="28"/>
        </w:rPr>
        <w:t>: 1.Организация работы</w:t>
      </w:r>
      <w:r>
        <w:rPr>
          <w:rFonts w:ascii="Times New Roman" w:hAnsi="Times New Roman"/>
          <w:sz w:val="28"/>
          <w:szCs w:val="28"/>
        </w:rPr>
        <w:t xml:space="preserve"> интеллектуальных тематических площадок.</w:t>
      </w:r>
    </w:p>
    <w:p w:rsidR="00CF000A" w:rsidRDefault="00CF000A" w:rsidP="00DC762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Pr="00DC7626">
        <w:rPr>
          <w:rFonts w:ascii="Times New Roman" w:hAnsi="Times New Roman"/>
          <w:bCs/>
          <w:sz w:val="28"/>
          <w:szCs w:val="28"/>
        </w:rPr>
        <w:t>Развитие познавательного интереса воспитанников через реализацию проектной деятельности.</w:t>
      </w:r>
    </w:p>
    <w:p w:rsidR="00CF000A" w:rsidRDefault="00CF000A" w:rsidP="00DC7626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C7626">
        <w:rPr>
          <w:rFonts w:ascii="Times New Roman" w:hAnsi="Times New Roman"/>
          <w:b/>
          <w:bCs/>
          <w:sz w:val="28"/>
          <w:szCs w:val="28"/>
        </w:rPr>
        <w:t>Виды занятости учащихся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CF000A" w:rsidRPr="00DC7626" w:rsidRDefault="00CF000A" w:rsidP="00DC7626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DC7626">
        <w:rPr>
          <w:rFonts w:ascii="Times New Roman" w:hAnsi="Times New Roman"/>
          <w:bCs/>
          <w:sz w:val="28"/>
          <w:szCs w:val="28"/>
          <w:u w:val="single"/>
        </w:rPr>
        <w:t>Тематическая площадка «</w:t>
      </w:r>
      <w:r>
        <w:rPr>
          <w:rFonts w:ascii="Times New Roman" w:hAnsi="Times New Roman"/>
          <w:bCs/>
          <w:sz w:val="28"/>
          <w:szCs w:val="28"/>
          <w:u w:val="single"/>
        </w:rPr>
        <w:t>Вместе весело шагать</w:t>
      </w:r>
      <w:r w:rsidRPr="00DC7626">
        <w:rPr>
          <w:rFonts w:ascii="Times New Roman" w:hAnsi="Times New Roman"/>
          <w:bCs/>
          <w:sz w:val="28"/>
          <w:szCs w:val="28"/>
          <w:u w:val="single"/>
        </w:rPr>
        <w:t>»</w:t>
      </w:r>
    </w:p>
    <w:p w:rsidR="00CF000A" w:rsidRPr="00DC7626" w:rsidRDefault="00CF000A" w:rsidP="00DC7626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DC7626">
        <w:rPr>
          <w:rFonts w:ascii="Times New Roman" w:hAnsi="Times New Roman"/>
          <w:bCs/>
          <w:sz w:val="28"/>
          <w:szCs w:val="28"/>
          <w:u w:val="single"/>
        </w:rPr>
        <w:t>Тематическая площадка «</w:t>
      </w:r>
      <w:r>
        <w:rPr>
          <w:rFonts w:ascii="Times New Roman" w:hAnsi="Times New Roman"/>
          <w:bCs/>
          <w:sz w:val="28"/>
          <w:szCs w:val="28"/>
          <w:u w:val="single"/>
        </w:rPr>
        <w:t>Летняя карусель</w:t>
      </w:r>
      <w:r w:rsidRPr="00DC7626">
        <w:rPr>
          <w:rFonts w:ascii="Times New Roman" w:hAnsi="Times New Roman"/>
          <w:bCs/>
          <w:sz w:val="28"/>
          <w:szCs w:val="28"/>
          <w:u w:val="single"/>
        </w:rPr>
        <w:t>»</w:t>
      </w:r>
    </w:p>
    <w:p w:rsidR="00CF000A" w:rsidRDefault="00CF000A" w:rsidP="00DC7626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DC7626">
        <w:rPr>
          <w:rFonts w:ascii="Times New Roman" w:hAnsi="Times New Roman"/>
          <w:bCs/>
          <w:sz w:val="28"/>
          <w:szCs w:val="28"/>
          <w:u w:val="single"/>
        </w:rPr>
        <w:t>Тематическая площадка «</w:t>
      </w:r>
      <w:r>
        <w:rPr>
          <w:rFonts w:ascii="Times New Roman" w:hAnsi="Times New Roman"/>
          <w:bCs/>
          <w:sz w:val="28"/>
          <w:szCs w:val="28"/>
          <w:u w:val="single"/>
        </w:rPr>
        <w:t>Капитошки</w:t>
      </w:r>
      <w:r w:rsidRPr="00DC7626">
        <w:rPr>
          <w:rFonts w:ascii="Times New Roman" w:hAnsi="Times New Roman"/>
          <w:bCs/>
          <w:sz w:val="28"/>
          <w:szCs w:val="28"/>
          <w:u w:val="single"/>
        </w:rPr>
        <w:t>»</w:t>
      </w:r>
    </w:p>
    <w:p w:rsidR="00CF000A" w:rsidRPr="00053C3F" w:rsidRDefault="00CF000A" w:rsidP="00053C3F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053C3F">
        <w:rPr>
          <w:rFonts w:ascii="Times New Roman" w:hAnsi="Times New Roman"/>
          <w:bCs/>
          <w:sz w:val="28"/>
          <w:szCs w:val="28"/>
          <w:u w:val="single"/>
        </w:rPr>
        <w:t>Тематическая площадка «</w:t>
      </w:r>
      <w:r>
        <w:rPr>
          <w:rFonts w:ascii="Times New Roman" w:hAnsi="Times New Roman"/>
          <w:bCs/>
          <w:sz w:val="28"/>
          <w:szCs w:val="28"/>
          <w:u w:val="single"/>
        </w:rPr>
        <w:t>Солнышко</w:t>
      </w:r>
      <w:r w:rsidRPr="00053C3F">
        <w:rPr>
          <w:rFonts w:ascii="Times New Roman" w:hAnsi="Times New Roman"/>
          <w:bCs/>
          <w:sz w:val="28"/>
          <w:szCs w:val="28"/>
          <w:u w:val="single"/>
        </w:rPr>
        <w:t>»</w:t>
      </w:r>
    </w:p>
    <w:p w:rsidR="00CF000A" w:rsidRDefault="00CF000A" w:rsidP="00DC762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Формы реализации данного направления:</w:t>
      </w:r>
    </w:p>
    <w:p w:rsidR="00CF000A" w:rsidRPr="00520CA1" w:rsidRDefault="00CF000A" w:rsidP="00DC7626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520CA1">
        <w:rPr>
          <w:rFonts w:ascii="Times New Roman" w:hAnsi="Times New Roman"/>
          <w:bCs/>
          <w:sz w:val="28"/>
          <w:szCs w:val="28"/>
          <w:u w:val="single"/>
        </w:rPr>
        <w:t>На тематической площадке «Вместе весело шагать»</w:t>
      </w:r>
    </w:p>
    <w:p w:rsidR="00CF000A" w:rsidRPr="00520CA1" w:rsidRDefault="00CF000A" w:rsidP="008D0C9C">
      <w:pPr>
        <w:pStyle w:val="ListParagraph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CA1">
        <w:rPr>
          <w:rFonts w:ascii="Times New Roman" w:hAnsi="Times New Roman"/>
          <w:bCs/>
          <w:sz w:val="28"/>
          <w:szCs w:val="28"/>
        </w:rPr>
        <w:t xml:space="preserve">- реализация проектов </w:t>
      </w:r>
      <w:r w:rsidRPr="00520CA1">
        <w:rPr>
          <w:rFonts w:ascii="Times New Roman" w:hAnsi="Times New Roman"/>
          <w:sz w:val="28"/>
          <w:szCs w:val="28"/>
          <w:lang w:eastAsia="ru-RU"/>
        </w:rPr>
        <w:t>«Мой удивительный край», «Крым – моя Родина»</w:t>
      </w:r>
    </w:p>
    <w:p w:rsidR="00CF000A" w:rsidRPr="00520CA1" w:rsidRDefault="00CF000A" w:rsidP="00520CA1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520CA1">
        <w:rPr>
          <w:rFonts w:ascii="Times New Roman" w:hAnsi="Times New Roman"/>
          <w:sz w:val="28"/>
          <w:szCs w:val="28"/>
          <w:lang w:eastAsia="ru-RU"/>
        </w:rPr>
        <w:t xml:space="preserve">     - </w:t>
      </w:r>
      <w:r w:rsidRPr="00520CA1">
        <w:rPr>
          <w:rFonts w:ascii="Times New Roman" w:hAnsi="Times New Roman"/>
          <w:sz w:val="28"/>
          <w:szCs w:val="28"/>
        </w:rPr>
        <w:t>Беседа с элементами игры «Я – гражданин России»</w:t>
      </w:r>
    </w:p>
    <w:p w:rsidR="00CF000A" w:rsidRPr="00520CA1" w:rsidRDefault="00CF000A" w:rsidP="00520CA1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520CA1">
        <w:rPr>
          <w:rFonts w:ascii="Times New Roman" w:hAnsi="Times New Roman"/>
          <w:bCs/>
          <w:sz w:val="28"/>
          <w:szCs w:val="28"/>
        </w:rPr>
        <w:t xml:space="preserve">     - </w:t>
      </w:r>
      <w:r w:rsidRPr="00520CA1">
        <w:rPr>
          <w:rFonts w:ascii="Times New Roman" w:hAnsi="Times New Roman"/>
          <w:sz w:val="28"/>
          <w:szCs w:val="28"/>
        </w:rPr>
        <w:t>Презентация и мероприятие «Хлеб – наше богатство»</w:t>
      </w:r>
    </w:p>
    <w:p w:rsidR="00CF000A" w:rsidRPr="009B2F2C" w:rsidRDefault="00CF000A" w:rsidP="009B2F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t xml:space="preserve">          </w:t>
      </w:r>
      <w:r w:rsidRPr="00520CA1">
        <w:t xml:space="preserve"> - Создание таблички «Берегите хлеб»</w:t>
      </w:r>
    </w:p>
    <w:p w:rsidR="00CF000A" w:rsidRPr="00520CA1" w:rsidRDefault="00CF000A" w:rsidP="00520CA1">
      <w:pPr>
        <w:spacing w:after="0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520CA1">
        <w:rPr>
          <w:rFonts w:ascii="Times New Roman" w:hAnsi="Times New Roman"/>
          <w:bCs/>
          <w:sz w:val="28"/>
          <w:szCs w:val="28"/>
        </w:rPr>
        <w:t xml:space="preserve">     2) На </w:t>
      </w:r>
      <w:r w:rsidRPr="00520CA1">
        <w:rPr>
          <w:rFonts w:ascii="Times New Roman" w:hAnsi="Times New Roman"/>
          <w:bCs/>
          <w:sz w:val="28"/>
          <w:szCs w:val="28"/>
          <w:u w:val="single"/>
        </w:rPr>
        <w:t>тематической  площадке «Летняя карусель»</w:t>
      </w:r>
    </w:p>
    <w:p w:rsidR="00CF000A" w:rsidRPr="00520CA1" w:rsidRDefault="00CF000A" w:rsidP="007A1D49">
      <w:pPr>
        <w:spacing w:after="0"/>
        <w:ind w:left="-142" w:firstLine="847"/>
        <w:jc w:val="both"/>
        <w:rPr>
          <w:rFonts w:ascii="Times New Roman" w:hAnsi="Times New Roman"/>
          <w:bCs/>
          <w:sz w:val="28"/>
          <w:szCs w:val="28"/>
        </w:rPr>
      </w:pPr>
      <w:r w:rsidRPr="00520CA1">
        <w:rPr>
          <w:rFonts w:ascii="Times New Roman" w:hAnsi="Times New Roman"/>
          <w:bCs/>
          <w:sz w:val="28"/>
          <w:szCs w:val="28"/>
        </w:rPr>
        <w:t>- реализация проекта «Семь чудес света» (погружение в тему</w:t>
      </w:r>
      <w:r>
        <w:rPr>
          <w:rFonts w:ascii="Times New Roman" w:hAnsi="Times New Roman"/>
          <w:bCs/>
          <w:sz w:val="28"/>
          <w:szCs w:val="28"/>
        </w:rPr>
        <w:t>, выпуск тематических стенгазет</w:t>
      </w:r>
    </w:p>
    <w:p w:rsidR="00CF000A" w:rsidRPr="00D31FF2" w:rsidRDefault="00CF000A" w:rsidP="00D37DE2">
      <w:pPr>
        <w:spacing w:after="0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D31FF2">
        <w:rPr>
          <w:rFonts w:ascii="Times New Roman" w:hAnsi="Times New Roman"/>
          <w:bCs/>
          <w:sz w:val="28"/>
          <w:szCs w:val="28"/>
        </w:rPr>
        <w:t>3)</w:t>
      </w:r>
      <w:r w:rsidRPr="00D31FF2">
        <w:rPr>
          <w:rFonts w:ascii="Times New Roman" w:hAnsi="Times New Roman"/>
          <w:bCs/>
          <w:sz w:val="28"/>
          <w:szCs w:val="28"/>
          <w:u w:val="single"/>
        </w:rPr>
        <w:t xml:space="preserve"> На тематической площадке «Капитошки»</w:t>
      </w:r>
    </w:p>
    <w:p w:rsidR="00CF000A" w:rsidRPr="00D31FF2" w:rsidRDefault="00CF000A" w:rsidP="00D37DE2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1FF2">
        <w:rPr>
          <w:rFonts w:ascii="Times New Roman" w:hAnsi="Times New Roman"/>
          <w:bCs/>
          <w:sz w:val="28"/>
          <w:szCs w:val="28"/>
        </w:rPr>
        <w:t xml:space="preserve">- </w:t>
      </w:r>
      <w:r w:rsidRPr="00D31FF2">
        <w:rPr>
          <w:rFonts w:ascii="Times New Roman" w:hAnsi="Times New Roman"/>
          <w:sz w:val="28"/>
          <w:szCs w:val="28"/>
          <w:lang w:eastAsia="ru-RU"/>
        </w:rPr>
        <w:t xml:space="preserve">Выпуск газеты «А вы знаете, что …» </w:t>
      </w:r>
    </w:p>
    <w:p w:rsidR="00CF000A" w:rsidRPr="00D31FF2" w:rsidRDefault="00CF000A" w:rsidP="00D31FF2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1FF2">
        <w:rPr>
          <w:rFonts w:ascii="Times New Roman" w:hAnsi="Times New Roman"/>
          <w:bCs/>
          <w:sz w:val="28"/>
          <w:szCs w:val="28"/>
        </w:rPr>
        <w:t xml:space="preserve">- </w:t>
      </w:r>
      <w:r w:rsidRPr="00D31FF2">
        <w:rPr>
          <w:rFonts w:ascii="Times New Roman" w:hAnsi="Times New Roman"/>
          <w:sz w:val="28"/>
          <w:szCs w:val="28"/>
          <w:lang w:eastAsia="ru-RU"/>
        </w:rPr>
        <w:t>Выпуск стенгазет «Островные новости»</w:t>
      </w:r>
    </w:p>
    <w:p w:rsidR="00CF000A" w:rsidRPr="00D31FF2" w:rsidRDefault="00CF000A" w:rsidP="00D37DE2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1FF2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D31FF2">
        <w:rPr>
          <w:rFonts w:ascii="Times New Roman" w:hAnsi="Times New Roman"/>
          <w:bCs/>
          <w:sz w:val="28"/>
          <w:szCs w:val="28"/>
        </w:rPr>
        <w:t xml:space="preserve"> </w:t>
      </w:r>
      <w:r w:rsidRPr="00D31FF2">
        <w:rPr>
          <w:rFonts w:ascii="Times New Roman" w:hAnsi="Times New Roman"/>
          <w:sz w:val="28"/>
          <w:szCs w:val="28"/>
          <w:lang w:eastAsia="ru-RU"/>
        </w:rPr>
        <w:t>Мастерская «Помоги книге»</w:t>
      </w:r>
    </w:p>
    <w:p w:rsidR="00CF000A" w:rsidRPr="00D31FF2" w:rsidRDefault="00CF000A" w:rsidP="00053C3F">
      <w:pPr>
        <w:spacing w:after="0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D31FF2">
        <w:rPr>
          <w:rFonts w:ascii="Times New Roman" w:hAnsi="Times New Roman"/>
          <w:bCs/>
          <w:sz w:val="28"/>
          <w:szCs w:val="28"/>
          <w:u w:val="single"/>
        </w:rPr>
        <w:t>4) На тематической площадке</w:t>
      </w:r>
      <w:r w:rsidRPr="00D31FF2">
        <w:rPr>
          <w:rFonts w:ascii="Times New Roman" w:hAnsi="Times New Roman"/>
          <w:bCs/>
          <w:sz w:val="28"/>
          <w:szCs w:val="28"/>
        </w:rPr>
        <w:t xml:space="preserve"> </w:t>
      </w:r>
      <w:r w:rsidRPr="00D31FF2">
        <w:rPr>
          <w:rFonts w:ascii="Times New Roman" w:hAnsi="Times New Roman"/>
          <w:bCs/>
          <w:sz w:val="28"/>
          <w:szCs w:val="28"/>
          <w:u w:val="single"/>
        </w:rPr>
        <w:t>«Солнышко»</w:t>
      </w:r>
    </w:p>
    <w:p w:rsidR="00CF000A" w:rsidRDefault="00CF000A" w:rsidP="00053C3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31FF2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проектная работа «Веселая геометрия»</w:t>
      </w:r>
    </w:p>
    <w:p w:rsidR="00CF000A" w:rsidRPr="00D31FF2" w:rsidRDefault="00CF000A" w:rsidP="00053C3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рисунки «Береги хлеб от огня»</w:t>
      </w:r>
    </w:p>
    <w:p w:rsidR="00CF000A" w:rsidRDefault="00CF000A" w:rsidP="009B2F2C">
      <w:pPr>
        <w:pStyle w:val="ListParagraph"/>
        <w:spacing w:after="0"/>
        <w:ind w:left="0"/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CF000A" w:rsidRPr="00C2386C" w:rsidRDefault="00CF000A" w:rsidP="007A1D49">
      <w:pPr>
        <w:pStyle w:val="ListParagraph"/>
        <w:numPr>
          <w:ilvl w:val="1"/>
          <w:numId w:val="6"/>
        </w:numPr>
        <w:tabs>
          <w:tab w:val="clear" w:pos="2160"/>
          <w:tab w:val="num" w:pos="540"/>
        </w:tabs>
        <w:spacing w:after="0"/>
        <w:ind w:left="540"/>
        <w:jc w:val="both"/>
        <w:rPr>
          <w:rFonts w:ascii="Times New Roman" w:hAnsi="Times New Roman"/>
          <w:b/>
          <w:bCs/>
          <w:sz w:val="32"/>
          <w:szCs w:val="32"/>
        </w:rPr>
      </w:pPr>
      <w:r w:rsidRPr="00C2386C">
        <w:rPr>
          <w:rFonts w:ascii="Times New Roman" w:hAnsi="Times New Roman"/>
          <w:b/>
          <w:bCs/>
          <w:sz w:val="32"/>
          <w:szCs w:val="32"/>
        </w:rPr>
        <w:t>Т</w:t>
      </w:r>
      <w:r>
        <w:rPr>
          <w:rFonts w:ascii="Times New Roman" w:hAnsi="Times New Roman"/>
          <w:b/>
          <w:bCs/>
          <w:sz w:val="32"/>
          <w:szCs w:val="32"/>
        </w:rPr>
        <w:t>ворческо-т</w:t>
      </w:r>
      <w:r w:rsidRPr="00C2386C">
        <w:rPr>
          <w:rFonts w:ascii="Times New Roman" w:hAnsi="Times New Roman"/>
          <w:b/>
          <w:bCs/>
          <w:sz w:val="32"/>
          <w:szCs w:val="32"/>
        </w:rPr>
        <w:t>рудовое направление</w:t>
      </w:r>
    </w:p>
    <w:p w:rsidR="00CF000A" w:rsidRDefault="00CF000A" w:rsidP="003B66BE">
      <w:pPr>
        <w:spacing w:after="0"/>
        <w:jc w:val="both"/>
        <w:rPr>
          <w:rFonts w:ascii="Times New Roman" w:hAnsi="Times New Roman"/>
          <w:bCs/>
          <w:sz w:val="28"/>
          <w:szCs w:val="32"/>
        </w:rPr>
      </w:pPr>
      <w:r w:rsidRPr="00D351A7">
        <w:rPr>
          <w:rFonts w:ascii="Times New Roman" w:hAnsi="Times New Roman"/>
          <w:b/>
          <w:bCs/>
          <w:sz w:val="28"/>
          <w:szCs w:val="28"/>
        </w:rPr>
        <w:t>Цель: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351A7">
        <w:rPr>
          <w:rFonts w:ascii="Times New Roman" w:hAnsi="Times New Roman"/>
          <w:bCs/>
          <w:sz w:val="28"/>
          <w:szCs w:val="28"/>
        </w:rPr>
        <w:t>Создание условий рационального использования каникулярного времени  школьников</w:t>
      </w:r>
      <w:r>
        <w:rPr>
          <w:rFonts w:ascii="Times New Roman" w:hAnsi="Times New Roman"/>
          <w:bCs/>
          <w:sz w:val="28"/>
          <w:szCs w:val="28"/>
        </w:rPr>
        <w:t xml:space="preserve"> и приобретения трудового </w:t>
      </w:r>
      <w:r>
        <w:rPr>
          <w:rFonts w:ascii="Times New Roman" w:hAnsi="Times New Roman"/>
          <w:bCs/>
          <w:sz w:val="28"/>
          <w:szCs w:val="32"/>
        </w:rPr>
        <w:t>опыта .</w:t>
      </w:r>
    </w:p>
    <w:p w:rsidR="00CF000A" w:rsidRDefault="00CF000A" w:rsidP="003B66BE">
      <w:pPr>
        <w:spacing w:after="0"/>
        <w:jc w:val="both"/>
        <w:rPr>
          <w:rFonts w:ascii="Times New Roman" w:hAnsi="Times New Roman"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 xml:space="preserve">Задача: </w:t>
      </w:r>
      <w:r w:rsidRPr="006C36B1">
        <w:rPr>
          <w:rFonts w:ascii="Times New Roman" w:hAnsi="Times New Roman"/>
          <w:bCs/>
          <w:sz w:val="28"/>
          <w:szCs w:val="32"/>
        </w:rPr>
        <w:t>Органи</w:t>
      </w:r>
      <w:r>
        <w:rPr>
          <w:rFonts w:ascii="Times New Roman" w:hAnsi="Times New Roman"/>
          <w:bCs/>
          <w:sz w:val="28"/>
          <w:szCs w:val="32"/>
        </w:rPr>
        <w:t>зация трудовой деятельности учащихся в рамках коллективных творческих дел.</w:t>
      </w:r>
    </w:p>
    <w:p w:rsidR="00CF000A" w:rsidRDefault="00CF000A" w:rsidP="00C2386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Формы реализации данного направления:</w:t>
      </w:r>
    </w:p>
    <w:p w:rsidR="00CF000A" w:rsidRDefault="00CF000A" w:rsidP="003B66BE">
      <w:pPr>
        <w:spacing w:after="0"/>
        <w:jc w:val="both"/>
        <w:rPr>
          <w:rFonts w:ascii="Times New Roman" w:hAnsi="Times New Roman"/>
          <w:bCs/>
          <w:sz w:val="28"/>
          <w:szCs w:val="32"/>
        </w:rPr>
      </w:pPr>
      <w:r>
        <w:rPr>
          <w:rFonts w:ascii="Times New Roman" w:hAnsi="Times New Roman"/>
          <w:bCs/>
          <w:sz w:val="28"/>
          <w:szCs w:val="32"/>
        </w:rPr>
        <w:t>-коллективное изготовление геометрических моделей,</w:t>
      </w:r>
    </w:p>
    <w:p w:rsidR="00CF000A" w:rsidRDefault="00CF000A" w:rsidP="003B66BE">
      <w:pPr>
        <w:spacing w:after="0"/>
        <w:jc w:val="both"/>
        <w:rPr>
          <w:rFonts w:ascii="Times New Roman" w:hAnsi="Times New Roman"/>
          <w:bCs/>
          <w:sz w:val="28"/>
          <w:szCs w:val="32"/>
        </w:rPr>
      </w:pPr>
      <w:r>
        <w:rPr>
          <w:rFonts w:ascii="Times New Roman" w:hAnsi="Times New Roman"/>
          <w:bCs/>
          <w:sz w:val="28"/>
          <w:szCs w:val="32"/>
        </w:rPr>
        <w:t>-изготовление масок из папье-маше,</w:t>
      </w:r>
    </w:p>
    <w:p w:rsidR="00CF000A" w:rsidRPr="009B2F2C" w:rsidRDefault="00CF000A" w:rsidP="00D508E9">
      <w:pPr>
        <w:spacing w:after="0"/>
        <w:jc w:val="both"/>
        <w:rPr>
          <w:rFonts w:ascii="Times New Roman" w:hAnsi="Times New Roman"/>
          <w:bCs/>
          <w:sz w:val="28"/>
          <w:szCs w:val="32"/>
        </w:rPr>
      </w:pPr>
      <w:r>
        <w:rPr>
          <w:rFonts w:ascii="Times New Roman" w:hAnsi="Times New Roman"/>
          <w:bCs/>
          <w:sz w:val="28"/>
          <w:szCs w:val="32"/>
        </w:rPr>
        <w:t>- изготовление таблички «Берегите хлеб от огня»</w:t>
      </w:r>
    </w:p>
    <w:p w:rsidR="00CF000A" w:rsidRDefault="00CF000A" w:rsidP="007D10AD">
      <w:pPr>
        <w:spacing w:after="0"/>
        <w:ind w:left="426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3.Обеспечение безопасности жизнедеятельности</w:t>
      </w:r>
    </w:p>
    <w:p w:rsidR="00CF000A" w:rsidRDefault="00CF000A" w:rsidP="000F2AE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Цель: </w:t>
      </w:r>
      <w:r>
        <w:rPr>
          <w:rFonts w:ascii="Times New Roman" w:hAnsi="Times New Roman"/>
          <w:bCs/>
          <w:sz w:val="28"/>
          <w:szCs w:val="28"/>
        </w:rPr>
        <w:t>Предупреждение дорожно-транспортного травматизма.</w:t>
      </w:r>
    </w:p>
    <w:p w:rsidR="00CF000A" w:rsidRDefault="00CF000A" w:rsidP="000F2AE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F000A" w:rsidRDefault="00CF000A" w:rsidP="000F2AE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Повторить и систематизировать знания по правилам дорожного движения.</w:t>
      </w:r>
    </w:p>
    <w:p w:rsidR="00CF000A" w:rsidRDefault="00CF000A" w:rsidP="00BD246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Pr="00BD246A">
        <w:rPr>
          <w:rFonts w:ascii="Times New Roman" w:hAnsi="Times New Roman"/>
          <w:bCs/>
          <w:sz w:val="28"/>
          <w:szCs w:val="28"/>
        </w:rPr>
        <w:t>Подготовить выступление агитбригады, пропагандирующее обязательность соблюдения правил дорожного движения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CF000A" w:rsidRPr="009B2F2C" w:rsidRDefault="00CF000A" w:rsidP="00D37DE2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3.Организация выступления агитбригады «Светофор» перед воспитанниками пришкольных лагерей соседних школ.</w:t>
      </w:r>
    </w:p>
    <w:p w:rsidR="00CF000A" w:rsidRDefault="00CF000A" w:rsidP="00BD246A">
      <w:pPr>
        <w:spacing w:after="0"/>
        <w:jc w:val="both"/>
        <w:rPr>
          <w:rFonts w:ascii="Times New Roman" w:hAnsi="Times New Roman"/>
          <w:b/>
          <w:bCs/>
          <w:sz w:val="28"/>
          <w:szCs w:val="32"/>
        </w:rPr>
      </w:pPr>
      <w:r w:rsidRPr="000F2AE0">
        <w:rPr>
          <w:rFonts w:ascii="Times New Roman" w:hAnsi="Times New Roman"/>
          <w:b/>
          <w:bCs/>
          <w:sz w:val="28"/>
          <w:szCs w:val="32"/>
        </w:rPr>
        <w:t>Виды занятости учащихся:</w:t>
      </w:r>
    </w:p>
    <w:p w:rsidR="00CF000A" w:rsidRDefault="00CF000A" w:rsidP="00BD246A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bCs/>
          <w:sz w:val="28"/>
          <w:szCs w:val="32"/>
          <w:u w:val="single"/>
        </w:rPr>
      </w:pPr>
      <w:r>
        <w:rPr>
          <w:rFonts w:ascii="Times New Roman" w:hAnsi="Times New Roman"/>
          <w:bCs/>
          <w:sz w:val="28"/>
          <w:szCs w:val="32"/>
          <w:u w:val="single"/>
        </w:rPr>
        <w:t>На тематической площадке «Летняя карусель»</w:t>
      </w:r>
    </w:p>
    <w:p w:rsidR="00CF000A" w:rsidRDefault="00CF000A" w:rsidP="00BD246A">
      <w:pPr>
        <w:spacing w:after="0"/>
        <w:jc w:val="both"/>
        <w:rPr>
          <w:rFonts w:ascii="Times New Roman" w:hAnsi="Times New Roman"/>
          <w:bCs/>
          <w:sz w:val="28"/>
          <w:szCs w:val="32"/>
        </w:rPr>
      </w:pPr>
      <w:r>
        <w:rPr>
          <w:rFonts w:ascii="Times New Roman" w:hAnsi="Times New Roman"/>
          <w:bCs/>
          <w:sz w:val="28"/>
          <w:szCs w:val="32"/>
        </w:rPr>
        <w:t>- интерактивная игра,</w:t>
      </w:r>
    </w:p>
    <w:p w:rsidR="00CF000A" w:rsidRPr="00642CE3" w:rsidRDefault="00CF000A" w:rsidP="00067FF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32"/>
        </w:rPr>
        <w:t xml:space="preserve">- интервью, </w:t>
      </w:r>
      <w:r>
        <w:rPr>
          <w:rFonts w:ascii="Times New Roman" w:hAnsi="Times New Roman"/>
          <w:bCs/>
          <w:sz w:val="28"/>
          <w:szCs w:val="28"/>
        </w:rPr>
        <w:t>рейд «Будь примерным пешеходом!»</w:t>
      </w:r>
    </w:p>
    <w:p w:rsidR="00CF000A" w:rsidRPr="007A1D49" w:rsidRDefault="00CF000A" w:rsidP="00067FF9">
      <w:pPr>
        <w:spacing w:after="0"/>
        <w:jc w:val="both"/>
        <w:rPr>
          <w:rFonts w:ascii="Times New Roman" w:hAnsi="Times New Roman"/>
          <w:bCs/>
          <w:sz w:val="28"/>
          <w:szCs w:val="32"/>
        </w:rPr>
      </w:pPr>
      <w:r>
        <w:rPr>
          <w:rFonts w:ascii="Times New Roman" w:hAnsi="Times New Roman"/>
          <w:bCs/>
          <w:sz w:val="28"/>
          <w:szCs w:val="32"/>
        </w:rPr>
        <w:t>- подготовка и выступление агитбригады «Светофор»,</w:t>
      </w:r>
    </w:p>
    <w:p w:rsidR="00CF000A" w:rsidRDefault="00CF000A" w:rsidP="00067FF9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2) На т</w:t>
      </w:r>
      <w:r w:rsidRPr="005D3F64">
        <w:rPr>
          <w:rFonts w:ascii="Times New Roman" w:hAnsi="Times New Roman"/>
          <w:sz w:val="28"/>
          <w:szCs w:val="28"/>
          <w:u w:val="single"/>
        </w:rPr>
        <w:t>ематическ</w:t>
      </w:r>
      <w:r>
        <w:rPr>
          <w:rFonts w:ascii="Times New Roman" w:hAnsi="Times New Roman"/>
          <w:sz w:val="28"/>
          <w:szCs w:val="28"/>
          <w:u w:val="single"/>
        </w:rPr>
        <w:t>ой площадке</w:t>
      </w:r>
      <w:r w:rsidRPr="005D3F64">
        <w:rPr>
          <w:rFonts w:ascii="Times New Roman" w:hAnsi="Times New Roman"/>
          <w:sz w:val="28"/>
          <w:szCs w:val="28"/>
          <w:u w:val="single"/>
        </w:rPr>
        <w:t xml:space="preserve"> «</w:t>
      </w:r>
      <w:r>
        <w:rPr>
          <w:rFonts w:ascii="Times New Roman" w:hAnsi="Times New Roman"/>
          <w:sz w:val="28"/>
          <w:szCs w:val="28"/>
          <w:u w:val="single"/>
        </w:rPr>
        <w:t>Вместе весело шагать</w:t>
      </w:r>
      <w:r w:rsidRPr="005D3F64">
        <w:rPr>
          <w:rFonts w:ascii="Times New Roman" w:hAnsi="Times New Roman"/>
          <w:sz w:val="28"/>
          <w:szCs w:val="28"/>
          <w:u w:val="single"/>
        </w:rPr>
        <w:t>»</w:t>
      </w:r>
    </w:p>
    <w:p w:rsidR="00CF000A" w:rsidRPr="00EB63AB" w:rsidRDefault="00CF000A" w:rsidP="00067FF9">
      <w:pPr>
        <w:spacing w:after="0"/>
        <w:jc w:val="both"/>
        <w:rPr>
          <w:rFonts w:ascii="Times New Roman" w:hAnsi="Times New Roman"/>
          <w:sz w:val="36"/>
          <w:szCs w:val="28"/>
        </w:rPr>
      </w:pPr>
      <w:r w:rsidRPr="00EB63AB">
        <w:rPr>
          <w:rFonts w:ascii="Times New Roman" w:hAnsi="Times New Roman"/>
          <w:sz w:val="36"/>
          <w:szCs w:val="28"/>
        </w:rPr>
        <w:t>-</w:t>
      </w:r>
      <w:r>
        <w:rPr>
          <w:rFonts w:ascii="Times New Roman" w:hAnsi="Times New Roman"/>
          <w:sz w:val="28"/>
        </w:rPr>
        <w:t xml:space="preserve"> д</w:t>
      </w:r>
      <w:r w:rsidRPr="00EB63AB">
        <w:rPr>
          <w:rFonts w:ascii="Times New Roman" w:hAnsi="Times New Roman"/>
          <w:sz w:val="28"/>
        </w:rPr>
        <w:t>вижение по азимут</w:t>
      </w:r>
      <w:r>
        <w:rPr>
          <w:rFonts w:ascii="Times New Roman" w:hAnsi="Times New Roman"/>
          <w:sz w:val="28"/>
        </w:rPr>
        <w:t>у</w:t>
      </w:r>
      <w:r w:rsidRPr="00EB63AB">
        <w:rPr>
          <w:rFonts w:ascii="Times New Roman" w:hAnsi="Times New Roman"/>
          <w:sz w:val="28"/>
        </w:rPr>
        <w:t>. Устройство компаса. Ориентирование карты по компасу</w:t>
      </w:r>
      <w:r>
        <w:rPr>
          <w:rFonts w:ascii="Times New Roman" w:hAnsi="Times New Roman"/>
          <w:sz w:val="28"/>
        </w:rPr>
        <w:t>,</w:t>
      </w:r>
    </w:p>
    <w:p w:rsidR="00CF000A" w:rsidRDefault="00CF000A" w:rsidP="00067FF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EB63AB">
        <w:rPr>
          <w:rFonts w:ascii="Times New Roman" w:hAnsi="Times New Roman"/>
          <w:bCs/>
          <w:sz w:val="36"/>
          <w:szCs w:val="32"/>
        </w:rPr>
        <w:t>-</w:t>
      </w:r>
      <w:r>
        <w:rPr>
          <w:rFonts w:ascii="Times New Roman" w:hAnsi="Times New Roman"/>
          <w:sz w:val="28"/>
        </w:rPr>
        <w:t>о</w:t>
      </w:r>
      <w:r w:rsidRPr="00EB63AB">
        <w:rPr>
          <w:rFonts w:ascii="Times New Roman" w:hAnsi="Times New Roman"/>
          <w:sz w:val="28"/>
        </w:rPr>
        <w:t>казание первой медицинской помощи. Виды ранений, оказание само- и взаимопомощи</w:t>
      </w:r>
    </w:p>
    <w:p w:rsidR="00CF000A" w:rsidRDefault="00CF000A" w:rsidP="00067FF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  <w:szCs w:val="28"/>
          <w:u w:val="single"/>
        </w:rPr>
        <w:t>) На т</w:t>
      </w:r>
      <w:r w:rsidRPr="005D3F64">
        <w:rPr>
          <w:rFonts w:ascii="Times New Roman" w:hAnsi="Times New Roman"/>
          <w:sz w:val="28"/>
          <w:szCs w:val="28"/>
          <w:u w:val="single"/>
        </w:rPr>
        <w:t>ематическ</w:t>
      </w:r>
      <w:r>
        <w:rPr>
          <w:rFonts w:ascii="Times New Roman" w:hAnsi="Times New Roman"/>
          <w:sz w:val="28"/>
          <w:szCs w:val="28"/>
          <w:u w:val="single"/>
        </w:rPr>
        <w:t>ой площадке</w:t>
      </w:r>
      <w:r w:rsidRPr="005D3F64">
        <w:rPr>
          <w:rFonts w:ascii="Times New Roman" w:hAnsi="Times New Roman"/>
          <w:sz w:val="28"/>
          <w:szCs w:val="28"/>
          <w:u w:val="single"/>
        </w:rPr>
        <w:t xml:space="preserve"> «</w:t>
      </w:r>
      <w:r>
        <w:rPr>
          <w:rFonts w:ascii="Times New Roman" w:hAnsi="Times New Roman"/>
          <w:sz w:val="28"/>
          <w:szCs w:val="28"/>
          <w:u w:val="single"/>
        </w:rPr>
        <w:t>Капитошки</w:t>
      </w:r>
      <w:r w:rsidRPr="005D3F64">
        <w:rPr>
          <w:rFonts w:ascii="Times New Roman" w:hAnsi="Times New Roman"/>
          <w:sz w:val="28"/>
          <w:szCs w:val="28"/>
          <w:u w:val="single"/>
        </w:rPr>
        <w:t>»</w:t>
      </w:r>
    </w:p>
    <w:p w:rsidR="00CF000A" w:rsidRDefault="00CF000A" w:rsidP="00067FF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Конкурс рисунков «Осторожно автомобиль»</w:t>
      </w:r>
    </w:p>
    <w:p w:rsidR="00CF000A" w:rsidRDefault="00CF000A" w:rsidP="007A1D4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4) </w:t>
      </w:r>
      <w:r>
        <w:rPr>
          <w:rFonts w:ascii="Times New Roman" w:hAnsi="Times New Roman"/>
          <w:sz w:val="28"/>
          <w:szCs w:val="28"/>
          <w:u w:val="single"/>
        </w:rPr>
        <w:t>На т</w:t>
      </w:r>
      <w:r w:rsidRPr="005D3F64">
        <w:rPr>
          <w:rFonts w:ascii="Times New Roman" w:hAnsi="Times New Roman"/>
          <w:sz w:val="28"/>
          <w:szCs w:val="28"/>
          <w:u w:val="single"/>
        </w:rPr>
        <w:t>ематическ</w:t>
      </w:r>
      <w:r>
        <w:rPr>
          <w:rFonts w:ascii="Times New Roman" w:hAnsi="Times New Roman"/>
          <w:sz w:val="28"/>
          <w:szCs w:val="28"/>
          <w:u w:val="single"/>
        </w:rPr>
        <w:t>ой площадке</w:t>
      </w:r>
      <w:r w:rsidRPr="005D3F64">
        <w:rPr>
          <w:rFonts w:ascii="Times New Roman" w:hAnsi="Times New Roman"/>
          <w:sz w:val="28"/>
          <w:szCs w:val="28"/>
          <w:u w:val="single"/>
        </w:rPr>
        <w:t xml:space="preserve"> «</w:t>
      </w:r>
      <w:r>
        <w:rPr>
          <w:rFonts w:ascii="Times New Roman" w:hAnsi="Times New Roman"/>
          <w:sz w:val="28"/>
          <w:szCs w:val="28"/>
          <w:u w:val="single"/>
        </w:rPr>
        <w:t>Солнышко</w:t>
      </w:r>
      <w:r w:rsidRPr="005D3F64">
        <w:rPr>
          <w:rFonts w:ascii="Times New Roman" w:hAnsi="Times New Roman"/>
          <w:sz w:val="28"/>
          <w:szCs w:val="28"/>
          <w:u w:val="single"/>
        </w:rPr>
        <w:t>»</w:t>
      </w:r>
    </w:p>
    <w:p w:rsidR="00CF000A" w:rsidRPr="007A1D49" w:rsidRDefault="00CF000A" w:rsidP="007A1D49">
      <w:pPr>
        <w:rPr>
          <w:rFonts w:ascii="Times New Roman" w:hAnsi="Times New Roman"/>
          <w:sz w:val="28"/>
          <w:szCs w:val="48"/>
        </w:rPr>
      </w:pPr>
      <w:r w:rsidRPr="007A1D49">
        <w:rPr>
          <w:rFonts w:ascii="Times New Roman" w:hAnsi="Times New Roman"/>
          <w:sz w:val="28"/>
          <w:szCs w:val="28"/>
        </w:rPr>
        <w:t xml:space="preserve"> - </w:t>
      </w:r>
      <w:r w:rsidRPr="007A1D49">
        <w:rPr>
          <w:rFonts w:ascii="Times New Roman" w:hAnsi="Times New Roman"/>
          <w:sz w:val="28"/>
          <w:szCs w:val="48"/>
        </w:rPr>
        <w:t>Беседа «Предупреждение пожара. Правила поведения при пожаре»</w:t>
      </w:r>
    </w:p>
    <w:p w:rsidR="00CF000A" w:rsidRPr="009B2F2C" w:rsidRDefault="00CF000A" w:rsidP="009B2F2C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A1D49">
        <w:rPr>
          <w:rFonts w:ascii="Times New Roman" w:hAnsi="Times New Roman"/>
          <w:sz w:val="28"/>
          <w:szCs w:val="48"/>
        </w:rPr>
        <w:t>- Конкурс рисунков на противопожарную тему: «Я – Спасатель!»</w:t>
      </w:r>
    </w:p>
    <w:p w:rsidR="00CF000A" w:rsidRDefault="00CF000A" w:rsidP="00BD246A">
      <w:pPr>
        <w:spacing w:after="0"/>
        <w:jc w:val="both"/>
        <w:rPr>
          <w:rFonts w:ascii="Times New Roman" w:hAnsi="Times New Roman"/>
          <w:b/>
          <w:bCs/>
          <w:i/>
          <w:sz w:val="40"/>
          <w:szCs w:val="40"/>
          <w:u w:val="single"/>
        </w:rPr>
      </w:pPr>
      <w:r>
        <w:rPr>
          <w:rFonts w:ascii="Times New Roman" w:hAnsi="Times New Roman"/>
          <w:b/>
          <w:bCs/>
          <w:i/>
          <w:sz w:val="40"/>
          <w:szCs w:val="40"/>
          <w:u w:val="single"/>
        </w:rPr>
        <w:t>10. Механизм реализации программы</w:t>
      </w:r>
    </w:p>
    <w:p w:rsidR="00CF000A" w:rsidRDefault="00CF000A" w:rsidP="00BD246A">
      <w:pPr>
        <w:spacing w:after="0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1 этап. Подготовительный: февраль – май</w:t>
      </w:r>
    </w:p>
    <w:p w:rsidR="00CF000A" w:rsidRDefault="00CF000A" w:rsidP="00BD246A">
      <w:pPr>
        <w:spacing w:after="0"/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CF000A" w:rsidRDefault="00CF000A" w:rsidP="00BD246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Обсуждение форм организации досуга учащихся в летний период на заседании МО классных руководителей.</w:t>
      </w:r>
    </w:p>
    <w:p w:rsidR="00CF000A" w:rsidRDefault="00CF000A" w:rsidP="003B66B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3B66BE">
        <w:rPr>
          <w:rFonts w:ascii="Times New Roman" w:hAnsi="Times New Roman"/>
          <w:bCs/>
          <w:sz w:val="28"/>
          <w:szCs w:val="28"/>
        </w:rPr>
        <w:t xml:space="preserve">- Разработка Программы </w:t>
      </w:r>
      <w:r>
        <w:rPr>
          <w:rFonts w:ascii="Times New Roman" w:hAnsi="Times New Roman"/>
          <w:bCs/>
          <w:sz w:val="28"/>
          <w:szCs w:val="28"/>
        </w:rPr>
        <w:t>летних тематических площадок.</w:t>
      </w:r>
    </w:p>
    <w:p w:rsidR="00CF000A" w:rsidRPr="003B66BE" w:rsidRDefault="00CF000A" w:rsidP="003B66B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Проведение родительских собраний «Школьное лето – 2015»</w:t>
      </w:r>
    </w:p>
    <w:p w:rsidR="00CF000A" w:rsidRDefault="00CF000A" w:rsidP="003B66B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3B66BE">
        <w:rPr>
          <w:rFonts w:ascii="Times New Roman" w:hAnsi="Times New Roman"/>
          <w:bCs/>
          <w:sz w:val="28"/>
          <w:szCs w:val="28"/>
        </w:rPr>
        <w:t>Подготовка методического матер</w:t>
      </w:r>
      <w:r>
        <w:rPr>
          <w:rFonts w:ascii="Times New Roman" w:hAnsi="Times New Roman"/>
          <w:bCs/>
          <w:sz w:val="28"/>
          <w:szCs w:val="28"/>
        </w:rPr>
        <w:t>иала для реализаторов Программы летних тематических площадок.</w:t>
      </w:r>
    </w:p>
    <w:p w:rsidR="00CF000A" w:rsidRDefault="00CF000A" w:rsidP="003B66B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Информирование учащихся о работе тематических  площадок.</w:t>
      </w:r>
    </w:p>
    <w:p w:rsidR="00CF000A" w:rsidRPr="003B66BE" w:rsidRDefault="00CF000A" w:rsidP="003B66B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Создание базы данных учащихся,  желающих посещать тематические площадки.</w:t>
      </w:r>
    </w:p>
    <w:p w:rsidR="00CF000A" w:rsidRPr="003B66BE" w:rsidRDefault="00CF000A" w:rsidP="003B66B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3B66BE">
        <w:rPr>
          <w:rFonts w:ascii="Times New Roman" w:hAnsi="Times New Roman"/>
          <w:bCs/>
          <w:sz w:val="28"/>
          <w:szCs w:val="28"/>
        </w:rPr>
        <w:t>- Создание кадровы</w:t>
      </w:r>
      <w:r>
        <w:rPr>
          <w:rFonts w:ascii="Times New Roman" w:hAnsi="Times New Roman"/>
          <w:bCs/>
          <w:sz w:val="28"/>
          <w:szCs w:val="28"/>
        </w:rPr>
        <w:t>х условий обеспечения Программы.</w:t>
      </w:r>
    </w:p>
    <w:p w:rsidR="00CF000A" w:rsidRPr="009B2F2C" w:rsidRDefault="00CF000A" w:rsidP="00DC762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3B66BE">
        <w:rPr>
          <w:rFonts w:ascii="Times New Roman" w:hAnsi="Times New Roman"/>
          <w:bCs/>
          <w:sz w:val="28"/>
          <w:szCs w:val="28"/>
        </w:rPr>
        <w:t>- Оформление необходимой документации для осуществления деят</w:t>
      </w:r>
      <w:r>
        <w:rPr>
          <w:rFonts w:ascii="Times New Roman" w:hAnsi="Times New Roman"/>
          <w:bCs/>
          <w:sz w:val="28"/>
          <w:szCs w:val="28"/>
        </w:rPr>
        <w:t>ельности тематических площадок.</w:t>
      </w:r>
    </w:p>
    <w:p w:rsidR="00CF000A" w:rsidRPr="00430C94" w:rsidRDefault="00CF000A" w:rsidP="009614A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2 этап. </w:t>
      </w:r>
      <w:r w:rsidRPr="00430C94">
        <w:rPr>
          <w:rFonts w:ascii="Times New Roman" w:hAnsi="Times New Roman"/>
          <w:b/>
          <w:bCs/>
          <w:sz w:val="32"/>
          <w:szCs w:val="32"/>
        </w:rPr>
        <w:t>Основной: 02 июня по 22 июня</w:t>
      </w:r>
    </w:p>
    <w:p w:rsidR="00CF000A" w:rsidRDefault="00CF000A" w:rsidP="009B2F2C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B0ADD">
        <w:rPr>
          <w:rFonts w:ascii="Times New Roman" w:hAnsi="Times New Roman"/>
          <w:bCs/>
          <w:sz w:val="28"/>
          <w:szCs w:val="28"/>
        </w:rPr>
        <w:t xml:space="preserve">Создание системы интересного, разнообразного по форме и содержанию детского отдыха, </w:t>
      </w:r>
      <w:r>
        <w:rPr>
          <w:rFonts w:ascii="Times New Roman" w:hAnsi="Times New Roman"/>
          <w:bCs/>
          <w:sz w:val="28"/>
          <w:szCs w:val="28"/>
        </w:rPr>
        <w:t>обеспечивающего интеллектуальное  и творческое развитие детей.</w:t>
      </w:r>
    </w:p>
    <w:p w:rsidR="00CF000A" w:rsidRDefault="00CF000A" w:rsidP="00067FF9">
      <w:p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3 этап. Аналитический: июль</w:t>
      </w:r>
    </w:p>
    <w:p w:rsidR="00CF000A" w:rsidRPr="00067FF9" w:rsidRDefault="00CF000A" w:rsidP="003D6C17">
      <w:pPr>
        <w:spacing w:after="0" w:line="360" w:lineRule="auto"/>
        <w:jc w:val="both"/>
        <w:rPr>
          <w:rFonts w:ascii="Times New Roman" w:hAnsi="Times New Roman"/>
          <w:sz w:val="28"/>
          <w:szCs w:val="32"/>
        </w:rPr>
      </w:pPr>
      <w:r w:rsidRPr="00067FF9">
        <w:rPr>
          <w:rFonts w:ascii="Times New Roman" w:hAnsi="Times New Roman"/>
          <w:sz w:val="28"/>
          <w:szCs w:val="32"/>
        </w:rPr>
        <w:t>- Ежедневная аналитическая деятельность,</w:t>
      </w:r>
    </w:p>
    <w:p w:rsidR="00CF000A" w:rsidRPr="00067FF9" w:rsidRDefault="00CF000A" w:rsidP="003D6C17">
      <w:pPr>
        <w:spacing w:after="0" w:line="360" w:lineRule="auto"/>
        <w:jc w:val="both"/>
        <w:rPr>
          <w:rFonts w:ascii="Times New Roman" w:hAnsi="Times New Roman"/>
          <w:sz w:val="28"/>
          <w:szCs w:val="32"/>
        </w:rPr>
      </w:pPr>
      <w:r w:rsidRPr="00067FF9">
        <w:rPr>
          <w:rFonts w:ascii="Times New Roman" w:hAnsi="Times New Roman"/>
          <w:sz w:val="28"/>
          <w:szCs w:val="32"/>
        </w:rPr>
        <w:t>-Подведение итогов работы площадок в последний день работы площадок,</w:t>
      </w:r>
    </w:p>
    <w:p w:rsidR="00CF000A" w:rsidRPr="00067FF9" w:rsidRDefault="00CF000A" w:rsidP="003D6C17">
      <w:pPr>
        <w:spacing w:after="0" w:line="360" w:lineRule="auto"/>
        <w:jc w:val="both"/>
        <w:rPr>
          <w:rFonts w:ascii="Times New Roman" w:hAnsi="Times New Roman"/>
          <w:sz w:val="28"/>
          <w:szCs w:val="32"/>
        </w:rPr>
      </w:pPr>
      <w:r w:rsidRPr="00067FF9">
        <w:rPr>
          <w:rFonts w:ascii="Times New Roman" w:hAnsi="Times New Roman"/>
          <w:sz w:val="28"/>
          <w:szCs w:val="32"/>
        </w:rPr>
        <w:t>- Августовский педагогический совет,</w:t>
      </w:r>
    </w:p>
    <w:p w:rsidR="00CF000A" w:rsidRPr="00067FF9" w:rsidRDefault="00CF000A" w:rsidP="003D6C17">
      <w:pPr>
        <w:spacing w:after="0" w:line="360" w:lineRule="auto"/>
        <w:jc w:val="both"/>
        <w:rPr>
          <w:rFonts w:ascii="Times New Roman" w:hAnsi="Times New Roman"/>
          <w:sz w:val="28"/>
          <w:szCs w:val="32"/>
        </w:rPr>
      </w:pPr>
      <w:r w:rsidRPr="00067FF9">
        <w:rPr>
          <w:rFonts w:ascii="Times New Roman" w:hAnsi="Times New Roman"/>
          <w:sz w:val="28"/>
          <w:szCs w:val="32"/>
        </w:rPr>
        <w:t>-Собрание родительского актива,</w:t>
      </w:r>
    </w:p>
    <w:p w:rsidR="00CF000A" w:rsidRPr="009B2F2C" w:rsidRDefault="00CF000A" w:rsidP="009B2F2C">
      <w:pPr>
        <w:spacing w:after="0" w:line="360" w:lineRule="auto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>-Родительские собрания в 1-10</w:t>
      </w:r>
      <w:r w:rsidRPr="00067FF9">
        <w:rPr>
          <w:rFonts w:ascii="Times New Roman" w:hAnsi="Times New Roman"/>
          <w:sz w:val="28"/>
          <w:szCs w:val="32"/>
        </w:rPr>
        <w:t xml:space="preserve"> классах</w:t>
      </w:r>
    </w:p>
    <w:p w:rsidR="00CF000A" w:rsidRPr="00F63339" w:rsidRDefault="00CF000A" w:rsidP="00996731">
      <w:pPr>
        <w:jc w:val="both"/>
        <w:rPr>
          <w:rFonts w:ascii="Times New Roman" w:hAnsi="Times New Roman"/>
          <w:b/>
          <w:i/>
          <w:sz w:val="40"/>
          <w:szCs w:val="32"/>
          <w:u w:val="single"/>
        </w:rPr>
      </w:pPr>
      <w:r w:rsidRPr="00F63339">
        <w:rPr>
          <w:rFonts w:ascii="Times New Roman" w:hAnsi="Times New Roman"/>
          <w:b/>
          <w:i/>
          <w:sz w:val="40"/>
          <w:szCs w:val="32"/>
          <w:u w:val="single"/>
        </w:rPr>
        <w:t>11.Содержание работы тематическ</w:t>
      </w:r>
      <w:r>
        <w:rPr>
          <w:rFonts w:ascii="Times New Roman" w:hAnsi="Times New Roman"/>
          <w:b/>
          <w:i/>
          <w:sz w:val="40"/>
          <w:szCs w:val="32"/>
          <w:u w:val="single"/>
        </w:rPr>
        <w:t>их</w:t>
      </w:r>
      <w:r w:rsidRPr="00F63339">
        <w:rPr>
          <w:rFonts w:ascii="Times New Roman" w:hAnsi="Times New Roman"/>
          <w:b/>
          <w:i/>
          <w:sz w:val="40"/>
          <w:szCs w:val="32"/>
          <w:u w:val="single"/>
        </w:rPr>
        <w:t xml:space="preserve"> площад</w:t>
      </w:r>
      <w:r>
        <w:rPr>
          <w:rFonts w:ascii="Times New Roman" w:hAnsi="Times New Roman"/>
          <w:b/>
          <w:i/>
          <w:sz w:val="40"/>
          <w:szCs w:val="32"/>
          <w:u w:val="single"/>
        </w:rPr>
        <w:t>о</w:t>
      </w:r>
      <w:r w:rsidRPr="00F63339">
        <w:rPr>
          <w:rFonts w:ascii="Times New Roman" w:hAnsi="Times New Roman"/>
          <w:b/>
          <w:i/>
          <w:sz w:val="40"/>
          <w:szCs w:val="32"/>
          <w:u w:val="single"/>
        </w:rPr>
        <w:t xml:space="preserve">к </w:t>
      </w:r>
    </w:p>
    <w:p w:rsidR="00CF000A" w:rsidRPr="007A1D49" w:rsidRDefault="00CF000A" w:rsidP="007A1D49">
      <w:pPr>
        <w:tabs>
          <w:tab w:val="left" w:pos="2265"/>
          <w:tab w:val="left" w:pos="3360"/>
          <w:tab w:val="center" w:pos="4677"/>
        </w:tabs>
        <w:rPr>
          <w:rFonts w:ascii="Times New Roman" w:hAnsi="Times New Roman"/>
          <w:b/>
          <w:sz w:val="36"/>
          <w:szCs w:val="32"/>
        </w:rPr>
      </w:pPr>
      <w:r>
        <w:rPr>
          <w:rFonts w:ascii="Times New Roman" w:hAnsi="Times New Roman"/>
          <w:b/>
          <w:sz w:val="36"/>
          <w:szCs w:val="32"/>
        </w:rPr>
        <w:t>1. «Летняя карусель»</w:t>
      </w:r>
    </w:p>
    <w:p w:rsidR="00CF000A" w:rsidRDefault="00CF000A" w:rsidP="006738FE">
      <w:pPr>
        <w:jc w:val="center"/>
        <w:rPr>
          <w:rStyle w:val="Strong"/>
        </w:rPr>
      </w:pPr>
      <w:r>
        <w:rPr>
          <w:rStyle w:val="Strong"/>
        </w:rPr>
        <w:t>КАЛЕНДАРНЫЙ ПЛАН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4"/>
        <w:gridCol w:w="7727"/>
      </w:tblGrid>
      <w:tr w:rsidR="00CF000A" w:rsidTr="009B2F2C">
        <w:trPr>
          <w:trHeight w:val="350"/>
          <w:jc w:val="center"/>
        </w:trPr>
        <w:tc>
          <w:tcPr>
            <w:tcW w:w="1844" w:type="dxa"/>
          </w:tcPr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1-й день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02.06.15</w:t>
            </w:r>
          </w:p>
        </w:tc>
        <w:tc>
          <w:tcPr>
            <w:tcW w:w="7727" w:type="dxa"/>
          </w:tcPr>
          <w:p w:rsidR="00CF000A" w:rsidRDefault="00CF000A">
            <w:pPr>
              <w:tabs>
                <w:tab w:val="left" w:pos="2100"/>
              </w:tabs>
              <w:spacing w:line="240" w:lineRule="auto"/>
              <w:ind w:left="-2322" w:right="-2264" w:firstLine="42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                     «Давайте познакомимся»                   </w:t>
            </w:r>
          </w:p>
          <w:p w:rsidR="00CF000A" w:rsidRDefault="00CF000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-  Распределение обязанностей</w:t>
            </w:r>
          </w:p>
          <w:p w:rsidR="00CF000A" w:rsidRDefault="00CF000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Беседа по ТБ.</w:t>
            </w:r>
          </w:p>
          <w:p w:rsidR="00CF000A" w:rsidRDefault="00CF000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-Беседа по правилам личной безопасности в местах массового скопления людей»</w:t>
            </w:r>
          </w:p>
          <w:p w:rsidR="00CF000A" w:rsidRDefault="00CF000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- Инструктаж по предупреждению детского    травматизма.</w:t>
            </w:r>
          </w:p>
          <w:p w:rsidR="00CF000A" w:rsidRDefault="00CF000A">
            <w:pPr>
              <w:tabs>
                <w:tab w:val="left" w:pos="2100"/>
              </w:tabs>
              <w:spacing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Инструктаж по соблюдению правил дорожного движения. </w:t>
            </w:r>
          </w:p>
          <w:p w:rsidR="00CF000A" w:rsidRDefault="00CF000A">
            <w:pPr>
              <w:tabs>
                <w:tab w:val="left" w:pos="2100"/>
              </w:tabs>
              <w:spacing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 Подвижные игры «На дворе у нас игра.»</w:t>
            </w:r>
          </w:p>
          <w:p w:rsidR="00CF000A" w:rsidRDefault="00CF000A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- Разучивание девиза, речевки, песен.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</w:t>
            </w:r>
          </w:p>
        </w:tc>
      </w:tr>
      <w:tr w:rsidR="00CF000A" w:rsidTr="00DC6C3C">
        <w:trPr>
          <w:trHeight w:val="2599"/>
          <w:jc w:val="center"/>
        </w:trPr>
        <w:tc>
          <w:tcPr>
            <w:tcW w:w="1844" w:type="dxa"/>
          </w:tcPr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2-й день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03.06.15</w:t>
            </w:r>
          </w:p>
        </w:tc>
        <w:tc>
          <w:tcPr>
            <w:tcW w:w="7727" w:type="dxa"/>
          </w:tcPr>
          <w:p w:rsidR="00CF000A" w:rsidRDefault="00CF000A">
            <w:pPr>
              <w:tabs>
                <w:tab w:val="left" w:pos="210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«Хорошо спортсменом быть»</w:t>
            </w:r>
          </w:p>
          <w:p w:rsidR="00CF000A" w:rsidRDefault="00CF000A">
            <w:pPr>
              <w:numPr>
                <w:ilvl w:val="0"/>
                <w:numId w:val="42"/>
              </w:numPr>
              <w:tabs>
                <w:tab w:val="left" w:pos="2100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Игровая программа «Дорожные приключения Бабы Яги»</w:t>
            </w:r>
          </w:p>
          <w:p w:rsidR="00CF000A" w:rsidRDefault="00CF000A">
            <w:pPr>
              <w:numPr>
                <w:ilvl w:val="0"/>
                <w:numId w:val="42"/>
              </w:numPr>
              <w:tabs>
                <w:tab w:val="left" w:pos="2100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tabs>
                <w:tab w:val="left" w:pos="2100"/>
              </w:tabs>
              <w:autoSpaceDN w:val="0"/>
              <w:spacing w:after="0" w:line="240" w:lineRule="auto"/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Просмотр тематического фильма «Август Раш»</w:t>
            </w:r>
          </w:p>
          <w:p w:rsidR="00CF000A" w:rsidRDefault="00CF000A">
            <w:pPr>
              <w:tabs>
                <w:tab w:val="left" w:pos="2100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numPr>
                <w:ilvl w:val="0"/>
                <w:numId w:val="42"/>
              </w:numPr>
              <w:tabs>
                <w:tab w:val="left" w:pos="2100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Инструктаж по профилактике пожарной безопасности, соблюдение ПДД, антитерроризма.</w:t>
            </w:r>
          </w:p>
          <w:p w:rsidR="00CF000A" w:rsidRDefault="00CF000A">
            <w:pPr>
              <w:spacing w:after="0" w:line="240" w:lineRule="auto"/>
              <w:ind w:left="360"/>
            </w:pPr>
          </w:p>
        </w:tc>
      </w:tr>
      <w:tr w:rsidR="00CF000A" w:rsidTr="00DC6C3C">
        <w:trPr>
          <w:jc w:val="center"/>
        </w:trPr>
        <w:tc>
          <w:tcPr>
            <w:tcW w:w="1844" w:type="dxa"/>
          </w:tcPr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3-й день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04.06.15</w:t>
            </w:r>
          </w:p>
        </w:tc>
        <w:tc>
          <w:tcPr>
            <w:tcW w:w="7727" w:type="dxa"/>
          </w:tcPr>
          <w:p w:rsidR="00CF000A" w:rsidRDefault="00CF000A">
            <w:pPr>
              <w:tabs>
                <w:tab w:val="left" w:pos="2100"/>
              </w:tabs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«Сказочные старты»</w:t>
            </w:r>
          </w:p>
          <w:p w:rsidR="00CF000A" w:rsidRDefault="00CF000A">
            <w:pPr>
              <w:tabs>
                <w:tab w:val="left" w:pos="210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- Викторина по сказкам «Сказочное лукошко»</w:t>
            </w:r>
          </w:p>
          <w:p w:rsidR="00CF000A" w:rsidRDefault="00CF000A">
            <w:pPr>
              <w:tabs>
                <w:tab w:val="left" w:pos="210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- Конкурс рисунков: «Мой любимый</w:t>
            </w:r>
          </w:p>
          <w:p w:rsidR="00CF000A" w:rsidRDefault="00CF000A">
            <w:pPr>
              <w:tabs>
                <w:tab w:val="left" w:pos="210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сказочный герой».</w:t>
            </w:r>
          </w:p>
          <w:p w:rsidR="00CF000A" w:rsidRDefault="00CF000A">
            <w:pPr>
              <w:spacing w:after="0" w:line="240" w:lineRule="auto"/>
              <w:ind w:left="360"/>
            </w:pPr>
            <w:r>
              <w:rPr>
                <w:rFonts w:ascii="Times New Roman" w:hAnsi="Times New Roman"/>
                <w:sz w:val="28"/>
                <w:szCs w:val="28"/>
              </w:rPr>
              <w:t>Путешествие  по сказкам А.С. Пушкина</w:t>
            </w:r>
          </w:p>
        </w:tc>
      </w:tr>
      <w:tr w:rsidR="00CF000A" w:rsidTr="00DC6C3C">
        <w:trPr>
          <w:trHeight w:val="2528"/>
          <w:jc w:val="center"/>
        </w:trPr>
        <w:tc>
          <w:tcPr>
            <w:tcW w:w="1844" w:type="dxa"/>
          </w:tcPr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4-й день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05.06.15</w:t>
            </w:r>
          </w:p>
          <w:p w:rsidR="00CF000A" w:rsidRDefault="00CF000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7" w:type="dxa"/>
          </w:tcPr>
          <w:p w:rsidR="00CF000A" w:rsidRDefault="00CF000A">
            <w:pPr>
              <w:tabs>
                <w:tab w:val="left" w:pos="2100"/>
              </w:tabs>
              <w:ind w:left="27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«Весёлая регата»</w:t>
            </w:r>
          </w:p>
          <w:p w:rsidR="00CF000A" w:rsidRDefault="00CF000A">
            <w:pPr>
              <w:tabs>
                <w:tab w:val="left" w:pos="2100"/>
              </w:tabs>
              <w:ind w:left="2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Конкурс стихов, рисунков, поделок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Веселая кисточка»</w:t>
            </w:r>
          </w:p>
          <w:p w:rsidR="00CF000A" w:rsidRDefault="00CF000A">
            <w:pPr>
              <w:tabs>
                <w:tab w:val="left" w:pos="2100"/>
              </w:tabs>
              <w:ind w:left="2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 Викторина «Английский с Диснеем»</w:t>
            </w:r>
          </w:p>
          <w:p w:rsidR="00CF000A" w:rsidRDefault="00CF000A">
            <w:pPr>
              <w:spacing w:after="0" w:line="240" w:lineRule="auto"/>
              <w:ind w:left="276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-  Спортивная эстафета  «В здоровом теле – здоровый дух»</w:t>
            </w:r>
          </w:p>
        </w:tc>
      </w:tr>
      <w:tr w:rsidR="00CF000A" w:rsidTr="00DC6C3C">
        <w:trPr>
          <w:jc w:val="center"/>
        </w:trPr>
        <w:tc>
          <w:tcPr>
            <w:tcW w:w="1844" w:type="dxa"/>
          </w:tcPr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5-й день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08.06.15</w:t>
            </w:r>
          </w:p>
          <w:p w:rsidR="00CF000A" w:rsidRDefault="00CF000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7" w:type="dxa"/>
          </w:tcPr>
          <w:p w:rsidR="00CF000A" w:rsidRDefault="00CF000A">
            <w:pPr>
              <w:tabs>
                <w:tab w:val="left" w:pos="2100"/>
              </w:tabs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«Моя родина – Крым»</w:t>
            </w:r>
          </w:p>
          <w:p w:rsidR="00CF000A" w:rsidRDefault="00CF000A">
            <w:pPr>
              <w:tabs>
                <w:tab w:val="left" w:pos="2100"/>
              </w:tabs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Викторина «Животный мир и растительный мир Крыма» -    </w:t>
            </w:r>
          </w:p>
          <w:p w:rsidR="00CF000A" w:rsidRDefault="00CF000A">
            <w:pPr>
              <w:tabs>
                <w:tab w:val="left" w:pos="2100"/>
              </w:tabs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Конкурс стихов «Край мой любимый»</w:t>
            </w:r>
          </w:p>
          <w:p w:rsidR="00CF000A" w:rsidRDefault="00CF000A">
            <w:pPr>
              <w:numPr>
                <w:ilvl w:val="0"/>
                <w:numId w:val="42"/>
              </w:numPr>
              <w:tabs>
                <w:tab w:val="left" w:pos="2100"/>
              </w:tabs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Инструктаж по  предупреждению травматизма.</w:t>
            </w:r>
          </w:p>
          <w:p w:rsidR="00CF000A" w:rsidRDefault="00CF000A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-Беседа «Берегите природу» </w:t>
            </w:r>
          </w:p>
        </w:tc>
      </w:tr>
      <w:tr w:rsidR="00CF000A" w:rsidTr="00DC6C3C">
        <w:trPr>
          <w:jc w:val="center"/>
        </w:trPr>
        <w:tc>
          <w:tcPr>
            <w:tcW w:w="1844" w:type="dxa"/>
          </w:tcPr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6-й день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 w:rsidP="009B2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09.06.15</w:t>
            </w:r>
          </w:p>
        </w:tc>
        <w:tc>
          <w:tcPr>
            <w:tcW w:w="7727" w:type="dxa"/>
          </w:tcPr>
          <w:p w:rsidR="00CF000A" w:rsidRDefault="00CF000A">
            <w:pPr>
              <w:tabs>
                <w:tab w:val="left" w:pos="2100"/>
              </w:tabs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«Достопримечательности моего села»</w:t>
            </w:r>
          </w:p>
          <w:p w:rsidR="00CF000A" w:rsidRDefault="00CF000A">
            <w:pPr>
              <w:numPr>
                <w:ilvl w:val="0"/>
                <w:numId w:val="42"/>
              </w:numPr>
              <w:tabs>
                <w:tab w:val="left" w:pos="2100"/>
              </w:tabs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Экскурсия в сельскую библиотеку</w:t>
            </w:r>
          </w:p>
          <w:p w:rsidR="00CF000A" w:rsidRDefault="00CF000A">
            <w:pPr>
              <w:numPr>
                <w:ilvl w:val="0"/>
                <w:numId w:val="42"/>
              </w:numPr>
              <w:tabs>
                <w:tab w:val="left" w:pos="2100"/>
              </w:tabs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Экскурсия на ферму</w:t>
            </w:r>
          </w:p>
          <w:p w:rsidR="00CF000A" w:rsidRDefault="00CF000A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-  Беседа  «Здоровье всего дороже»</w:t>
            </w:r>
          </w:p>
        </w:tc>
      </w:tr>
      <w:tr w:rsidR="00CF000A" w:rsidTr="00DC6C3C">
        <w:trPr>
          <w:jc w:val="center"/>
        </w:trPr>
        <w:tc>
          <w:tcPr>
            <w:tcW w:w="1844" w:type="dxa"/>
          </w:tcPr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7-й день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10.06.15</w:t>
            </w:r>
          </w:p>
        </w:tc>
        <w:tc>
          <w:tcPr>
            <w:tcW w:w="7727" w:type="dxa"/>
          </w:tcPr>
          <w:p w:rsidR="00CF000A" w:rsidRDefault="00CF000A">
            <w:pPr>
              <w:tabs>
                <w:tab w:val="left" w:pos="2100"/>
              </w:tabs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«Мы путешествуем»</w:t>
            </w:r>
          </w:p>
          <w:p w:rsidR="00CF000A" w:rsidRDefault="00CF000A">
            <w:pPr>
              <w:tabs>
                <w:tab w:val="left" w:pos="2100"/>
              </w:tabs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Правила поведения в транспорте.</w:t>
            </w:r>
          </w:p>
          <w:p w:rsidR="00CF000A" w:rsidRDefault="00CF000A">
            <w:pPr>
              <w:tabs>
                <w:tab w:val="left" w:pos="2100"/>
              </w:tabs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sz w:val="28"/>
                <w:szCs w:val="28"/>
              </w:rPr>
              <w:t>Поездка в Красные пещеры (Кизил-Коба)</w:t>
            </w:r>
          </w:p>
          <w:p w:rsidR="00CF000A" w:rsidRDefault="00CF000A">
            <w:pPr>
              <w:tabs>
                <w:tab w:val="left" w:pos="2100"/>
              </w:tabs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 Инструктаж  по  соблюдению техники безопасности в местах массового скопления людей.</w:t>
            </w:r>
          </w:p>
          <w:p w:rsidR="00CF000A" w:rsidRDefault="00CF000A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Беседа по  соблюдению правил дорожного движения.</w:t>
            </w:r>
          </w:p>
        </w:tc>
      </w:tr>
      <w:tr w:rsidR="00CF000A" w:rsidTr="00DC6C3C">
        <w:trPr>
          <w:jc w:val="center"/>
        </w:trPr>
        <w:tc>
          <w:tcPr>
            <w:tcW w:w="1844" w:type="dxa"/>
          </w:tcPr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8-й день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11.06.15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7" w:type="dxa"/>
          </w:tcPr>
          <w:p w:rsidR="00CF000A" w:rsidRDefault="00CF000A">
            <w:pPr>
              <w:tabs>
                <w:tab w:val="left" w:pos="2100"/>
              </w:tabs>
              <w:autoSpaceDN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F000A" w:rsidRDefault="00CF000A">
            <w:pPr>
              <w:tabs>
                <w:tab w:val="left" w:pos="2100"/>
              </w:tabs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«Любим Родину»</w:t>
            </w:r>
          </w:p>
          <w:p w:rsidR="00CF000A" w:rsidRDefault="00CF000A">
            <w:pPr>
              <w:tabs>
                <w:tab w:val="left" w:pos="2100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Единый урок «Люблю Россию»</w:t>
            </w:r>
          </w:p>
          <w:p w:rsidR="00CF000A" w:rsidRDefault="00CF000A">
            <w:pPr>
              <w:tabs>
                <w:tab w:val="left" w:pos="2100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Конкурс рисунков на асфальте.</w:t>
            </w:r>
          </w:p>
          <w:p w:rsidR="00CF000A" w:rsidRDefault="00CF000A">
            <w:pPr>
              <w:tabs>
                <w:tab w:val="left" w:pos="2100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Минутка чтения.</w:t>
            </w:r>
          </w:p>
          <w:p w:rsidR="00CF000A" w:rsidRDefault="00CF000A">
            <w:pPr>
              <w:tabs>
                <w:tab w:val="left" w:pos="2100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Беседа « Правила поведения в сельской библиотеке»</w:t>
            </w:r>
          </w:p>
        </w:tc>
      </w:tr>
      <w:tr w:rsidR="00CF000A" w:rsidTr="00DC6C3C">
        <w:trPr>
          <w:jc w:val="center"/>
        </w:trPr>
        <w:tc>
          <w:tcPr>
            <w:tcW w:w="1844" w:type="dxa"/>
          </w:tcPr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9-й день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15.06.15</w:t>
            </w:r>
          </w:p>
        </w:tc>
        <w:tc>
          <w:tcPr>
            <w:tcW w:w="7727" w:type="dxa"/>
          </w:tcPr>
          <w:p w:rsidR="00CF000A" w:rsidRDefault="00CF000A">
            <w:pPr>
              <w:tabs>
                <w:tab w:val="left" w:pos="2100"/>
              </w:tabs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«По тропинкам лета»</w:t>
            </w:r>
          </w:p>
          <w:p w:rsidR="00CF000A" w:rsidRDefault="00CF000A">
            <w:pPr>
              <w:numPr>
                <w:ilvl w:val="0"/>
                <w:numId w:val="42"/>
              </w:numPr>
              <w:tabs>
                <w:tab w:val="left" w:pos="2100"/>
              </w:tabs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Экскурсия в природу « Как прекрасен этот мир»</w:t>
            </w:r>
          </w:p>
          <w:p w:rsidR="00CF000A" w:rsidRDefault="00CF000A">
            <w:pPr>
              <w:numPr>
                <w:ilvl w:val="0"/>
                <w:numId w:val="42"/>
              </w:numPr>
              <w:tabs>
                <w:tab w:val="left" w:pos="2100"/>
              </w:tabs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Игры на свежем воздухе</w:t>
            </w:r>
          </w:p>
          <w:p w:rsidR="00CF000A" w:rsidRDefault="00CF000A">
            <w:pPr>
              <w:numPr>
                <w:ilvl w:val="0"/>
                <w:numId w:val="42"/>
              </w:numPr>
              <w:tabs>
                <w:tab w:val="left" w:pos="2100"/>
              </w:tabs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«Сильные, ловкие, смелые»</w:t>
            </w:r>
          </w:p>
          <w:p w:rsidR="00CF000A" w:rsidRDefault="00CF000A">
            <w:pPr>
              <w:tabs>
                <w:tab w:val="left" w:pos="2100"/>
              </w:tabs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000A" w:rsidTr="00DC6C3C">
        <w:trPr>
          <w:jc w:val="center"/>
        </w:trPr>
        <w:tc>
          <w:tcPr>
            <w:tcW w:w="1844" w:type="dxa"/>
          </w:tcPr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10-й день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16.06.15</w:t>
            </w:r>
          </w:p>
        </w:tc>
        <w:tc>
          <w:tcPr>
            <w:tcW w:w="7727" w:type="dxa"/>
          </w:tcPr>
          <w:p w:rsidR="00CF000A" w:rsidRDefault="00CF000A">
            <w:pPr>
              <w:tabs>
                <w:tab w:val="left" w:pos="2100"/>
              </w:tabs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«Музыкальный калейдоскоп»</w:t>
            </w:r>
          </w:p>
          <w:p w:rsidR="00CF000A" w:rsidRDefault="00CF000A">
            <w:pPr>
              <w:numPr>
                <w:ilvl w:val="0"/>
                <w:numId w:val="42"/>
              </w:numPr>
              <w:tabs>
                <w:tab w:val="left" w:pos="2100"/>
              </w:tabs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«Угадай мелодию»</w:t>
            </w:r>
          </w:p>
          <w:p w:rsidR="00CF000A" w:rsidRDefault="00CF000A">
            <w:pPr>
              <w:numPr>
                <w:ilvl w:val="0"/>
                <w:numId w:val="42"/>
              </w:numPr>
              <w:tabs>
                <w:tab w:val="left" w:pos="2100"/>
              </w:tabs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Поиск талантов «Фабрика звезд.» </w:t>
            </w:r>
          </w:p>
          <w:p w:rsidR="00CF000A" w:rsidRDefault="00CF000A">
            <w:pPr>
              <w:numPr>
                <w:ilvl w:val="0"/>
                <w:numId w:val="42"/>
              </w:numPr>
              <w:tabs>
                <w:tab w:val="left" w:pos="2100"/>
              </w:tabs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Игра-викторина «Домисолька»</w:t>
            </w:r>
          </w:p>
        </w:tc>
      </w:tr>
      <w:tr w:rsidR="00CF000A" w:rsidTr="00DC6C3C">
        <w:trPr>
          <w:jc w:val="center"/>
        </w:trPr>
        <w:tc>
          <w:tcPr>
            <w:tcW w:w="1844" w:type="dxa"/>
          </w:tcPr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11-й день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17.06.15</w:t>
            </w:r>
          </w:p>
        </w:tc>
        <w:tc>
          <w:tcPr>
            <w:tcW w:w="7727" w:type="dxa"/>
          </w:tcPr>
          <w:p w:rsidR="00CF000A" w:rsidRDefault="00CF000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«Веселая математика»</w:t>
            </w:r>
          </w:p>
          <w:p w:rsidR="00CF000A" w:rsidRDefault="00CF0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Интерактивная игра «Математический калейдоскоп»</w:t>
            </w:r>
          </w:p>
          <w:p w:rsidR="00CF000A" w:rsidRDefault="00CF0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конкурс рисунков «Замечательная геометрия»</w:t>
            </w:r>
          </w:p>
          <w:p w:rsidR="00CF000A" w:rsidRDefault="00CF0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-инструктаж «Работа с острыми предметами»</w:t>
            </w:r>
          </w:p>
        </w:tc>
      </w:tr>
      <w:tr w:rsidR="00CF000A" w:rsidTr="00DC6C3C">
        <w:trPr>
          <w:jc w:val="center"/>
        </w:trPr>
        <w:tc>
          <w:tcPr>
            <w:tcW w:w="1844" w:type="dxa"/>
          </w:tcPr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12-й день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18.06.15</w:t>
            </w:r>
          </w:p>
        </w:tc>
        <w:tc>
          <w:tcPr>
            <w:tcW w:w="7727" w:type="dxa"/>
          </w:tcPr>
          <w:p w:rsidR="00CF000A" w:rsidRDefault="00CF00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«Экологический марафон»</w:t>
            </w:r>
          </w:p>
          <w:p w:rsidR="00CF000A" w:rsidRDefault="00CF0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-сбор гербария </w:t>
            </w:r>
          </w:p>
          <w:p w:rsidR="00CF000A" w:rsidRDefault="00CF0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-викторина «Занимательная экология»</w:t>
            </w:r>
          </w:p>
          <w:p w:rsidR="00CF000A" w:rsidRDefault="00CF0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делаем сами «Икебана»</w:t>
            </w:r>
          </w:p>
          <w:p w:rsidR="00CF000A" w:rsidRDefault="00CF0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инструктаж «Осторожно, клещи!» </w:t>
            </w:r>
          </w:p>
        </w:tc>
      </w:tr>
      <w:tr w:rsidR="00CF000A" w:rsidTr="00DC6C3C">
        <w:trPr>
          <w:jc w:val="center"/>
        </w:trPr>
        <w:tc>
          <w:tcPr>
            <w:tcW w:w="1844" w:type="dxa"/>
          </w:tcPr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13-й день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19.06.15</w:t>
            </w:r>
          </w:p>
        </w:tc>
        <w:tc>
          <w:tcPr>
            <w:tcW w:w="7727" w:type="dxa"/>
          </w:tcPr>
          <w:p w:rsidR="00CF000A" w:rsidRDefault="00CF000A">
            <w:pPr>
              <w:tabs>
                <w:tab w:val="left" w:pos="2100"/>
              </w:tabs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«Веселые Старты»</w:t>
            </w:r>
          </w:p>
          <w:p w:rsidR="00CF000A" w:rsidRDefault="00CF000A">
            <w:pPr>
              <w:tabs>
                <w:tab w:val="left" w:pos="2100"/>
              </w:tabs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Веселые старты, эстафета</w:t>
            </w:r>
          </w:p>
          <w:p w:rsidR="00CF000A" w:rsidRDefault="00CF000A">
            <w:pPr>
              <w:tabs>
                <w:tab w:val="left" w:pos="2100"/>
              </w:tabs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Правила поведения на спортивной площадке</w:t>
            </w:r>
          </w:p>
          <w:p w:rsidR="00CF000A" w:rsidRDefault="00CF000A">
            <w:pPr>
              <w:tabs>
                <w:tab w:val="left" w:pos="2100"/>
              </w:tabs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Игра волейбол</w:t>
            </w:r>
          </w:p>
          <w:p w:rsidR="00CF000A" w:rsidRDefault="00CF000A">
            <w:pPr>
              <w:tabs>
                <w:tab w:val="left" w:pos="2100"/>
              </w:tabs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000A" w:rsidTr="00DC6C3C">
        <w:trPr>
          <w:jc w:val="center"/>
        </w:trPr>
        <w:tc>
          <w:tcPr>
            <w:tcW w:w="1844" w:type="dxa"/>
          </w:tcPr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14-й день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22.06.15</w:t>
            </w: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7" w:type="dxa"/>
          </w:tcPr>
          <w:p w:rsidR="00CF000A" w:rsidRDefault="00CF000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«Расстаются друзья»</w:t>
            </w:r>
          </w:p>
          <w:p w:rsidR="00CF000A" w:rsidRDefault="00CF000A">
            <w:pPr>
              <w:ind w:firstLine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-Торжественное закрытие летней площадки дневного пребывания «Час расставания настал»</w:t>
            </w:r>
          </w:p>
          <w:p w:rsidR="00CF000A" w:rsidRDefault="00CF000A">
            <w:pPr>
              <w:ind w:firstLine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Детская дискотека «Праздник лета»</w:t>
            </w:r>
          </w:p>
          <w:p w:rsidR="00CF000A" w:rsidRDefault="00CF000A">
            <w:pPr>
              <w:ind w:firstLine="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-Викторина «Давайте жить дружно»</w:t>
            </w:r>
          </w:p>
          <w:p w:rsidR="00CF000A" w:rsidRDefault="00CF000A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-Пожелаем друг другу успехов.</w:t>
            </w:r>
          </w:p>
        </w:tc>
      </w:tr>
    </w:tbl>
    <w:p w:rsidR="00CF000A" w:rsidRPr="006738FE" w:rsidRDefault="00CF000A" w:rsidP="006738FE">
      <w:pPr>
        <w:jc w:val="center"/>
        <w:rPr>
          <w:b/>
          <w:bCs/>
        </w:rPr>
      </w:pPr>
    </w:p>
    <w:p w:rsidR="00CF000A" w:rsidRDefault="00CF000A" w:rsidP="006F5F4C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2. «Вместе весело шагать»</w:t>
      </w:r>
    </w:p>
    <w:p w:rsidR="00CF000A" w:rsidRDefault="00CF000A" w:rsidP="006F5F4C">
      <w:pPr>
        <w:spacing w:after="0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F14992">
        <w:rPr>
          <w:rFonts w:ascii="Times New Roman" w:hAnsi="Times New Roman"/>
          <w:b/>
          <w:bCs/>
          <w:sz w:val="32"/>
          <w:szCs w:val="32"/>
          <w:lang w:eastAsia="ru-RU"/>
        </w:rPr>
        <w:t xml:space="preserve">   </w:t>
      </w:r>
    </w:p>
    <w:p w:rsidR="00CF000A" w:rsidRPr="00430C94" w:rsidRDefault="00CF000A" w:rsidP="00430C94">
      <w:pPr>
        <w:jc w:val="center"/>
        <w:rPr>
          <w:b/>
          <w:bCs/>
        </w:rPr>
      </w:pPr>
      <w:r>
        <w:rPr>
          <w:rStyle w:val="Strong"/>
        </w:rPr>
        <w:t>КАЛЕНДАРНЫЙ ПЛАН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4"/>
        <w:gridCol w:w="7727"/>
      </w:tblGrid>
      <w:tr w:rsidR="00CF000A" w:rsidRPr="006738FE" w:rsidTr="00430C94">
        <w:trPr>
          <w:trHeight w:val="2212"/>
          <w:jc w:val="center"/>
        </w:trPr>
        <w:tc>
          <w:tcPr>
            <w:tcW w:w="1844" w:type="dxa"/>
          </w:tcPr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1-й день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02.06.15</w:t>
            </w:r>
          </w:p>
        </w:tc>
        <w:tc>
          <w:tcPr>
            <w:tcW w:w="7727" w:type="dxa"/>
          </w:tcPr>
          <w:p w:rsidR="00CF000A" w:rsidRPr="006738FE" w:rsidRDefault="00CF000A" w:rsidP="00430C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CF000A" w:rsidRPr="006738FE" w:rsidRDefault="00CF000A" w:rsidP="00430C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Утренняя зарядка</w:t>
            </w:r>
          </w:p>
          <w:p w:rsidR="00CF000A" w:rsidRPr="006738FE" w:rsidRDefault="00CF000A" w:rsidP="00430C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Инструктаж по ТБ</w:t>
            </w:r>
          </w:p>
          <w:p w:rsidR="00CF000A" w:rsidRPr="006738FE" w:rsidRDefault="00CF000A" w:rsidP="00430C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Выборы лидеров, формирование отрядов</w:t>
            </w:r>
          </w:p>
          <w:p w:rsidR="00CF000A" w:rsidRPr="006738FE" w:rsidRDefault="00CF000A" w:rsidP="00430C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Игры на свежем воздухе с мячами</w:t>
            </w:r>
          </w:p>
          <w:p w:rsidR="00CF000A" w:rsidRPr="006738FE" w:rsidRDefault="00CF000A" w:rsidP="00430C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Разучивание отрядной песни, девиза, речевки, оформление эмблемы, отрядных уголков</w:t>
            </w:r>
          </w:p>
          <w:p w:rsidR="00CF000A" w:rsidRPr="006738FE" w:rsidRDefault="00CF000A" w:rsidP="00430C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Рассмотрение плана работы</w:t>
            </w:r>
          </w:p>
        </w:tc>
      </w:tr>
      <w:tr w:rsidR="00CF000A" w:rsidRPr="006738FE" w:rsidTr="00430C94">
        <w:trPr>
          <w:trHeight w:val="2599"/>
          <w:jc w:val="center"/>
        </w:trPr>
        <w:tc>
          <w:tcPr>
            <w:tcW w:w="1844" w:type="dxa"/>
          </w:tcPr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2-й день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03.06.15</w:t>
            </w:r>
          </w:p>
        </w:tc>
        <w:tc>
          <w:tcPr>
            <w:tcW w:w="7727" w:type="dxa"/>
          </w:tcPr>
          <w:p w:rsidR="00CF000A" w:rsidRPr="006738FE" w:rsidRDefault="00CF000A" w:rsidP="00430C9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CF000A" w:rsidRPr="006738FE" w:rsidRDefault="00CF000A" w:rsidP="00430C9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Линейка (план работы на день)</w:t>
            </w:r>
          </w:p>
          <w:p w:rsidR="00CF000A" w:rsidRPr="006738FE" w:rsidRDefault="00CF000A" w:rsidP="00430C9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Утренняя зарядка</w:t>
            </w:r>
          </w:p>
          <w:p w:rsidR="00CF000A" w:rsidRPr="006738FE" w:rsidRDefault="00CF000A" w:rsidP="00430C9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Инструктаж по ТБ</w:t>
            </w:r>
          </w:p>
          <w:p w:rsidR="00CF000A" w:rsidRPr="006738FE" w:rsidRDefault="00CF000A" w:rsidP="00430C9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Смотр отрядной песни, девиза, эмблемы</w:t>
            </w:r>
          </w:p>
          <w:p w:rsidR="00CF000A" w:rsidRPr="006738FE" w:rsidRDefault="00CF000A" w:rsidP="00430C9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Игра «Идем в поход»</w:t>
            </w:r>
          </w:p>
          <w:p w:rsidR="00CF000A" w:rsidRPr="006738FE" w:rsidRDefault="00CF000A" w:rsidP="00430C9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Игры на свежем воздухе.</w:t>
            </w:r>
          </w:p>
          <w:p w:rsidR="00CF000A" w:rsidRPr="006738FE" w:rsidRDefault="00CF000A" w:rsidP="00430C9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Принятие законов общения, игры, творческих дел.</w:t>
            </w:r>
          </w:p>
          <w:p w:rsidR="00CF000A" w:rsidRPr="006738FE" w:rsidRDefault="00CF000A" w:rsidP="00430C9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Минутка безопасности «Один дома»</w:t>
            </w:r>
          </w:p>
        </w:tc>
      </w:tr>
      <w:tr w:rsidR="00CF000A" w:rsidRPr="006738FE" w:rsidTr="00430C94">
        <w:trPr>
          <w:jc w:val="center"/>
        </w:trPr>
        <w:tc>
          <w:tcPr>
            <w:tcW w:w="1844" w:type="dxa"/>
          </w:tcPr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3-й день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04.06.15</w:t>
            </w:r>
          </w:p>
        </w:tc>
        <w:tc>
          <w:tcPr>
            <w:tcW w:w="7727" w:type="dxa"/>
          </w:tcPr>
          <w:p w:rsidR="00CF000A" w:rsidRPr="006738FE" w:rsidRDefault="00CF000A" w:rsidP="00430C9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CF000A" w:rsidRPr="006738FE" w:rsidRDefault="00CF000A" w:rsidP="00430C9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Линейка (план работы на день)</w:t>
            </w:r>
          </w:p>
          <w:p w:rsidR="00CF000A" w:rsidRPr="006738FE" w:rsidRDefault="00CF000A" w:rsidP="00430C9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Утренняя зарядка</w:t>
            </w:r>
          </w:p>
          <w:p w:rsidR="00CF000A" w:rsidRPr="006738FE" w:rsidRDefault="00CF000A" w:rsidP="00430C9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Инструктаж по ТБ</w:t>
            </w:r>
          </w:p>
          <w:p w:rsidR="00CF000A" w:rsidRPr="006738FE" w:rsidRDefault="00CF000A" w:rsidP="00430C9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Агитбригада «Мы выбираем жизнь»</w:t>
            </w:r>
          </w:p>
          <w:p w:rsidR="00CF000A" w:rsidRPr="006738FE" w:rsidRDefault="00CF000A" w:rsidP="00430C9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Презентация «Наш Крым», заочное путешествие</w:t>
            </w:r>
          </w:p>
          <w:p w:rsidR="00CF000A" w:rsidRPr="006738FE" w:rsidRDefault="00CF000A" w:rsidP="00430C9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Игры на свежем воздухе, пешеходная экскурсия на территории села.</w:t>
            </w:r>
          </w:p>
          <w:p w:rsidR="00CF000A" w:rsidRPr="006738FE" w:rsidRDefault="00CF000A" w:rsidP="00430C9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Настольные игры по интересам</w:t>
            </w:r>
          </w:p>
          <w:p w:rsidR="00CF000A" w:rsidRPr="006738FE" w:rsidRDefault="00CF000A" w:rsidP="00430C9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Просмотр любимых сказок</w:t>
            </w:r>
          </w:p>
          <w:p w:rsidR="00CF000A" w:rsidRPr="006738FE" w:rsidRDefault="00CF000A" w:rsidP="00430C9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Викторина «Путешествие по сказкам»</w:t>
            </w:r>
          </w:p>
        </w:tc>
      </w:tr>
      <w:tr w:rsidR="00CF000A" w:rsidRPr="006738FE" w:rsidTr="00430C94">
        <w:trPr>
          <w:jc w:val="center"/>
        </w:trPr>
        <w:tc>
          <w:tcPr>
            <w:tcW w:w="1844" w:type="dxa"/>
          </w:tcPr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4-й день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05.06.15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7" w:type="dxa"/>
          </w:tcPr>
          <w:p w:rsidR="00CF000A" w:rsidRPr="006738FE" w:rsidRDefault="00CF000A" w:rsidP="00430C9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CF000A" w:rsidRPr="006738FE" w:rsidRDefault="00CF000A" w:rsidP="00430C9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Линейка (план работы на день)</w:t>
            </w:r>
          </w:p>
          <w:p w:rsidR="00CF000A" w:rsidRPr="006738FE" w:rsidRDefault="00CF000A" w:rsidP="00430C9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Утренняя зарядка</w:t>
            </w:r>
          </w:p>
          <w:p w:rsidR="00CF000A" w:rsidRPr="006738FE" w:rsidRDefault="00CF000A" w:rsidP="00430C9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Инструктаж по ТБ</w:t>
            </w:r>
          </w:p>
          <w:p w:rsidR="00CF000A" w:rsidRPr="006738FE" w:rsidRDefault="00CF000A" w:rsidP="00430C9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Подвижные игры на игровой площадке</w:t>
            </w:r>
          </w:p>
          <w:p w:rsidR="00CF000A" w:rsidRPr="006738FE" w:rsidRDefault="00CF000A" w:rsidP="00430C9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Чтение книг. Поэтическая минутка</w:t>
            </w:r>
          </w:p>
          <w:p w:rsidR="00CF000A" w:rsidRPr="006738FE" w:rsidRDefault="00CF000A" w:rsidP="00430C9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Минутка безопасности «Правила поведения во время пожара» (просмотр видеоролика)</w:t>
            </w:r>
          </w:p>
          <w:p w:rsidR="00CF000A" w:rsidRPr="006738FE" w:rsidRDefault="00CF000A" w:rsidP="00430C9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Настольные игры по интересам</w:t>
            </w:r>
          </w:p>
          <w:p w:rsidR="00CF000A" w:rsidRPr="006738FE" w:rsidRDefault="00CF000A" w:rsidP="00430C9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Составление композиции из геометрических фигур</w:t>
            </w:r>
          </w:p>
        </w:tc>
      </w:tr>
      <w:tr w:rsidR="00CF000A" w:rsidRPr="006738FE" w:rsidTr="00430C94">
        <w:trPr>
          <w:jc w:val="center"/>
        </w:trPr>
        <w:tc>
          <w:tcPr>
            <w:tcW w:w="1844" w:type="dxa"/>
          </w:tcPr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5-й день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08.06.15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 w:rsidP="009B2F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7" w:type="dxa"/>
          </w:tcPr>
          <w:p w:rsidR="00CF000A" w:rsidRPr="006738FE" w:rsidRDefault="00CF000A" w:rsidP="00430C9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CF000A" w:rsidRPr="006738FE" w:rsidRDefault="00CF000A" w:rsidP="00430C9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Линейка (план работы на день)</w:t>
            </w:r>
          </w:p>
          <w:p w:rsidR="00CF000A" w:rsidRPr="006738FE" w:rsidRDefault="00CF000A" w:rsidP="00430C9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Утренняя зарядка</w:t>
            </w:r>
          </w:p>
          <w:p w:rsidR="00CF000A" w:rsidRPr="006738FE" w:rsidRDefault="00CF000A" w:rsidP="00430C9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Спортивный праздник «Веселые старты»</w:t>
            </w:r>
          </w:p>
          <w:p w:rsidR="00CF000A" w:rsidRPr="006738FE" w:rsidRDefault="00CF000A" w:rsidP="00430C9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Заочное путешествие «Горы Крыма»</w:t>
            </w:r>
          </w:p>
          <w:p w:rsidR="00CF000A" w:rsidRPr="006738FE" w:rsidRDefault="00CF000A" w:rsidP="00430C9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Сбор и засушивание гербария</w:t>
            </w:r>
          </w:p>
          <w:p w:rsidR="00CF000A" w:rsidRPr="006738FE" w:rsidRDefault="00CF000A" w:rsidP="00430C9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Игры на свежем воздухе</w:t>
            </w:r>
          </w:p>
          <w:p w:rsidR="00CF000A" w:rsidRPr="006738FE" w:rsidRDefault="00CF000A" w:rsidP="00430C9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Просмотр любимых мультфильмов</w:t>
            </w:r>
          </w:p>
        </w:tc>
      </w:tr>
      <w:tr w:rsidR="00CF000A" w:rsidRPr="006738FE" w:rsidTr="00430C94">
        <w:trPr>
          <w:jc w:val="center"/>
        </w:trPr>
        <w:tc>
          <w:tcPr>
            <w:tcW w:w="1844" w:type="dxa"/>
          </w:tcPr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6-й день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09.06.15</w:t>
            </w:r>
          </w:p>
          <w:p w:rsidR="00CF000A" w:rsidRPr="006738FE" w:rsidRDefault="00CF000A" w:rsidP="009B2F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7" w:type="dxa"/>
          </w:tcPr>
          <w:p w:rsidR="00CF000A" w:rsidRPr="006738FE" w:rsidRDefault="00CF000A" w:rsidP="00430C9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CF000A" w:rsidRPr="006738FE" w:rsidRDefault="00CF000A" w:rsidP="00430C9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Линейка (план работы на день)</w:t>
            </w:r>
          </w:p>
          <w:p w:rsidR="00CF000A" w:rsidRPr="006738FE" w:rsidRDefault="00CF000A" w:rsidP="00430C9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Утренняя зарядка</w:t>
            </w:r>
          </w:p>
          <w:p w:rsidR="00CF000A" w:rsidRPr="006738FE" w:rsidRDefault="00CF000A" w:rsidP="00430C9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Инструктаж по ТБ</w:t>
            </w:r>
          </w:p>
          <w:p w:rsidR="00CF000A" w:rsidRPr="006738FE" w:rsidRDefault="00CF000A" w:rsidP="00430C9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 xml:space="preserve">Экскурсионная поездка в Красные Пещеры в с. Перевальное, Симферопольского района </w:t>
            </w:r>
          </w:p>
          <w:p w:rsidR="00CF000A" w:rsidRPr="006738FE" w:rsidRDefault="00CF000A" w:rsidP="00430C9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Игры на свежем воздухе с мячами</w:t>
            </w:r>
          </w:p>
        </w:tc>
      </w:tr>
      <w:tr w:rsidR="00CF000A" w:rsidRPr="006738FE" w:rsidTr="00430C94">
        <w:trPr>
          <w:jc w:val="center"/>
        </w:trPr>
        <w:tc>
          <w:tcPr>
            <w:tcW w:w="1844" w:type="dxa"/>
          </w:tcPr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7-й день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10.06.15</w:t>
            </w:r>
          </w:p>
        </w:tc>
        <w:tc>
          <w:tcPr>
            <w:tcW w:w="7727" w:type="dxa"/>
          </w:tcPr>
          <w:p w:rsidR="00CF000A" w:rsidRPr="006738FE" w:rsidRDefault="00CF000A" w:rsidP="00430C9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CF000A" w:rsidRPr="006738FE" w:rsidRDefault="00CF000A" w:rsidP="00430C9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Линейка (план работы на день)</w:t>
            </w:r>
          </w:p>
          <w:p w:rsidR="00CF000A" w:rsidRPr="006738FE" w:rsidRDefault="00CF000A" w:rsidP="00430C9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Утренняя зарядка</w:t>
            </w:r>
          </w:p>
          <w:p w:rsidR="00CF000A" w:rsidRPr="006738FE" w:rsidRDefault="00CF000A" w:rsidP="00430C9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Игра «Сохраним удивительный мир природы»</w:t>
            </w:r>
          </w:p>
          <w:p w:rsidR="00CF000A" w:rsidRPr="006738FE" w:rsidRDefault="00CF000A" w:rsidP="00430C9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Подвижные игры на свежем воздухе</w:t>
            </w:r>
          </w:p>
          <w:p w:rsidR="00CF000A" w:rsidRPr="006738FE" w:rsidRDefault="00CF000A" w:rsidP="00430C9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Рисунки на асфальте «День России»</w:t>
            </w:r>
          </w:p>
          <w:p w:rsidR="00CF000A" w:rsidRPr="006738FE" w:rsidRDefault="00CF000A" w:rsidP="00430C9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Настольные игры по интересам</w:t>
            </w:r>
          </w:p>
          <w:p w:rsidR="00CF000A" w:rsidRPr="006738FE" w:rsidRDefault="00CF000A" w:rsidP="00430C9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Минутка безопасности «Опасные животные (змеи, клещи)», «Вредные привычки»</w:t>
            </w:r>
          </w:p>
        </w:tc>
      </w:tr>
      <w:tr w:rsidR="00CF000A" w:rsidRPr="006738FE" w:rsidTr="00430C94">
        <w:trPr>
          <w:jc w:val="center"/>
        </w:trPr>
        <w:tc>
          <w:tcPr>
            <w:tcW w:w="1844" w:type="dxa"/>
          </w:tcPr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8-й день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11.06.15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7" w:type="dxa"/>
          </w:tcPr>
          <w:p w:rsidR="00CF000A" w:rsidRPr="006738FE" w:rsidRDefault="00CF000A" w:rsidP="00430C9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CF000A" w:rsidRPr="006738FE" w:rsidRDefault="00CF000A" w:rsidP="00430C9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Линейка (план работы на день)</w:t>
            </w:r>
          </w:p>
          <w:p w:rsidR="00CF000A" w:rsidRPr="006738FE" w:rsidRDefault="00CF000A" w:rsidP="00430C9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Утренняя зарядка</w:t>
            </w:r>
          </w:p>
          <w:p w:rsidR="00CF000A" w:rsidRPr="006738FE" w:rsidRDefault="00CF000A" w:rsidP="00430C9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Инструктаж по ТБ</w:t>
            </w:r>
          </w:p>
          <w:p w:rsidR="00CF000A" w:rsidRPr="006738FE" w:rsidRDefault="00CF000A" w:rsidP="00430C9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Праздник «День семьи»</w:t>
            </w:r>
          </w:p>
          <w:p w:rsidR="00CF000A" w:rsidRPr="006738FE" w:rsidRDefault="00CF000A" w:rsidP="00430C9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Игры на свежем воздухе</w:t>
            </w:r>
          </w:p>
          <w:p w:rsidR="00CF000A" w:rsidRPr="006738FE" w:rsidRDefault="00CF000A" w:rsidP="00430C9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Презентация «Города Крыма»</w:t>
            </w:r>
          </w:p>
          <w:p w:rsidR="00CF000A" w:rsidRPr="006738FE" w:rsidRDefault="00CF000A" w:rsidP="00430C9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Конкурс рисунков на асфальте «Моя семья»</w:t>
            </w:r>
          </w:p>
          <w:p w:rsidR="00CF000A" w:rsidRPr="006738FE" w:rsidRDefault="00CF000A" w:rsidP="00430C9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Создание альбома «Мой любимый Крым». «Моя Родина – Крым»</w:t>
            </w:r>
          </w:p>
        </w:tc>
      </w:tr>
      <w:tr w:rsidR="00CF000A" w:rsidRPr="006738FE" w:rsidTr="00430C94">
        <w:trPr>
          <w:jc w:val="center"/>
        </w:trPr>
        <w:tc>
          <w:tcPr>
            <w:tcW w:w="1844" w:type="dxa"/>
          </w:tcPr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9-й день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15.06.15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7" w:type="dxa"/>
          </w:tcPr>
          <w:p w:rsidR="00CF000A" w:rsidRPr="006738FE" w:rsidRDefault="00CF000A" w:rsidP="00430C9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CF000A" w:rsidRPr="006738FE" w:rsidRDefault="00CF000A" w:rsidP="00430C9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Линейка (план работы на день)</w:t>
            </w:r>
          </w:p>
          <w:p w:rsidR="00CF000A" w:rsidRPr="006738FE" w:rsidRDefault="00CF000A" w:rsidP="00430C9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Утренняя зарядка</w:t>
            </w:r>
          </w:p>
          <w:p w:rsidR="00CF000A" w:rsidRPr="006738FE" w:rsidRDefault="00CF000A" w:rsidP="00430C9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Инструктаж по ТБ</w:t>
            </w:r>
          </w:p>
          <w:p w:rsidR="00CF000A" w:rsidRPr="006738FE" w:rsidRDefault="00CF000A" w:rsidP="00430C9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Минутка здоровья «Чтобы уши слышали»</w:t>
            </w:r>
          </w:p>
          <w:p w:rsidR="00CF000A" w:rsidRPr="006738FE" w:rsidRDefault="00CF000A" w:rsidP="00430C9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Игротека «Вкусные конкурсы»</w:t>
            </w:r>
          </w:p>
          <w:p w:rsidR="00CF000A" w:rsidRPr="006738FE" w:rsidRDefault="00CF000A" w:rsidP="00430C9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Игры на свежем воздухе с мячами</w:t>
            </w:r>
          </w:p>
          <w:p w:rsidR="00CF000A" w:rsidRPr="006738FE" w:rsidRDefault="00CF000A" w:rsidP="00430C9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Просмотр презентации «Зеленая аптека» (о лекарственных растениях)</w:t>
            </w:r>
          </w:p>
          <w:p w:rsidR="00CF000A" w:rsidRPr="006738FE" w:rsidRDefault="00CF000A" w:rsidP="00430C9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Настольные игры по интересам</w:t>
            </w:r>
          </w:p>
          <w:p w:rsidR="00CF000A" w:rsidRPr="006738FE" w:rsidRDefault="00CF000A" w:rsidP="00430C9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Минутка безопасности «О собаках и кошках»</w:t>
            </w:r>
          </w:p>
        </w:tc>
      </w:tr>
      <w:tr w:rsidR="00CF000A" w:rsidRPr="006738FE" w:rsidTr="00430C94">
        <w:trPr>
          <w:jc w:val="center"/>
        </w:trPr>
        <w:tc>
          <w:tcPr>
            <w:tcW w:w="1844" w:type="dxa"/>
          </w:tcPr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10-й день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16.06.15</w:t>
            </w:r>
          </w:p>
        </w:tc>
        <w:tc>
          <w:tcPr>
            <w:tcW w:w="7727" w:type="dxa"/>
          </w:tcPr>
          <w:p w:rsidR="00CF000A" w:rsidRPr="006738FE" w:rsidRDefault="00CF000A" w:rsidP="00430C9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CF000A" w:rsidRPr="006738FE" w:rsidRDefault="00CF000A" w:rsidP="00430C9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Линейка (план работы на день)</w:t>
            </w:r>
          </w:p>
          <w:p w:rsidR="00CF000A" w:rsidRPr="006738FE" w:rsidRDefault="00CF000A" w:rsidP="00430C9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Утренняя зарядка</w:t>
            </w:r>
          </w:p>
          <w:p w:rsidR="00CF000A" w:rsidRPr="006738FE" w:rsidRDefault="00CF000A" w:rsidP="00430C9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Инструктаж по ТБ, поведение в транспорте и общественных местах.</w:t>
            </w:r>
          </w:p>
          <w:p w:rsidR="00CF000A" w:rsidRPr="006738FE" w:rsidRDefault="00CF000A" w:rsidP="00430C9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Беседа с элементами игры «Я – гражданин России»</w:t>
            </w:r>
          </w:p>
          <w:p w:rsidR="00CF000A" w:rsidRPr="006738FE" w:rsidRDefault="00CF000A" w:rsidP="00430C9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Экскурсия в музей «Боевой славы» с.Некрасово</w:t>
            </w:r>
          </w:p>
          <w:p w:rsidR="00CF000A" w:rsidRPr="006738FE" w:rsidRDefault="00CF000A" w:rsidP="00430C9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Посещение библиотеки</w:t>
            </w:r>
          </w:p>
          <w:p w:rsidR="00CF000A" w:rsidRPr="006738FE" w:rsidRDefault="00CF000A" w:rsidP="00430C9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Игры на свежем воздухе с мячами</w:t>
            </w:r>
          </w:p>
        </w:tc>
      </w:tr>
      <w:tr w:rsidR="00CF000A" w:rsidRPr="006738FE" w:rsidTr="00430C94">
        <w:trPr>
          <w:jc w:val="center"/>
        </w:trPr>
        <w:tc>
          <w:tcPr>
            <w:tcW w:w="1844" w:type="dxa"/>
          </w:tcPr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11-й день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17.06.15</w:t>
            </w:r>
          </w:p>
        </w:tc>
        <w:tc>
          <w:tcPr>
            <w:tcW w:w="7727" w:type="dxa"/>
          </w:tcPr>
          <w:p w:rsidR="00CF000A" w:rsidRPr="006738FE" w:rsidRDefault="00CF000A" w:rsidP="00430C94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CF000A" w:rsidRPr="006738FE" w:rsidRDefault="00CF000A" w:rsidP="00430C94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Линейка (план работы на день)</w:t>
            </w:r>
          </w:p>
          <w:p w:rsidR="00CF000A" w:rsidRPr="006738FE" w:rsidRDefault="00CF000A" w:rsidP="00430C94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Утренняя зарядка</w:t>
            </w:r>
          </w:p>
          <w:p w:rsidR="00CF000A" w:rsidRPr="006738FE" w:rsidRDefault="00CF000A" w:rsidP="00430C94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Инструктаж по ТБ</w:t>
            </w:r>
          </w:p>
          <w:p w:rsidR="00CF000A" w:rsidRPr="006738FE" w:rsidRDefault="00CF000A" w:rsidP="00430C94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Минутка здоровья «Обморок»</w:t>
            </w:r>
          </w:p>
          <w:p w:rsidR="00CF000A" w:rsidRPr="006738FE" w:rsidRDefault="00CF000A" w:rsidP="00430C94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Мисс лагеря «Лето-2015»</w:t>
            </w:r>
          </w:p>
          <w:p w:rsidR="00CF000A" w:rsidRPr="006738FE" w:rsidRDefault="00CF000A" w:rsidP="00430C94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Подвижные игры на свежем воздухе</w:t>
            </w:r>
          </w:p>
          <w:p w:rsidR="00CF000A" w:rsidRPr="006738FE" w:rsidRDefault="00CF000A" w:rsidP="00430C94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Презентация «Путешествие по Крыму», «Как я люблю свою Родину»</w:t>
            </w:r>
          </w:p>
          <w:p w:rsidR="00CF000A" w:rsidRPr="006738FE" w:rsidRDefault="00CF000A" w:rsidP="00430C94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Мистер лагеря «Лето-2015»</w:t>
            </w:r>
          </w:p>
        </w:tc>
      </w:tr>
      <w:tr w:rsidR="00CF000A" w:rsidRPr="006738FE" w:rsidTr="00430C94">
        <w:trPr>
          <w:jc w:val="center"/>
        </w:trPr>
        <w:tc>
          <w:tcPr>
            <w:tcW w:w="1844" w:type="dxa"/>
          </w:tcPr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12-й день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18.06.15</w:t>
            </w:r>
          </w:p>
        </w:tc>
        <w:tc>
          <w:tcPr>
            <w:tcW w:w="7727" w:type="dxa"/>
          </w:tcPr>
          <w:p w:rsidR="00CF000A" w:rsidRPr="006738FE" w:rsidRDefault="00CF000A" w:rsidP="00430C94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CF000A" w:rsidRPr="006738FE" w:rsidRDefault="00CF000A" w:rsidP="00430C94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Линейка (план работы на день)</w:t>
            </w:r>
          </w:p>
          <w:p w:rsidR="00CF000A" w:rsidRPr="006738FE" w:rsidRDefault="00CF000A" w:rsidP="00430C94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Утренняя зарядка</w:t>
            </w:r>
          </w:p>
          <w:p w:rsidR="00CF000A" w:rsidRPr="006738FE" w:rsidRDefault="00CF000A" w:rsidP="00430C94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Инструктаж по ТБ</w:t>
            </w:r>
          </w:p>
          <w:p w:rsidR="00CF000A" w:rsidRPr="006738FE" w:rsidRDefault="00CF000A" w:rsidP="00430C94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Минутка здоровья «Чтобы глаза видели»</w:t>
            </w:r>
          </w:p>
          <w:p w:rsidR="00CF000A" w:rsidRPr="006738FE" w:rsidRDefault="00CF000A" w:rsidP="00430C94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Викторина «Лекарственные растения и растения и животные Красной книги»</w:t>
            </w:r>
          </w:p>
          <w:p w:rsidR="00CF000A" w:rsidRPr="006738FE" w:rsidRDefault="00CF000A" w:rsidP="00430C94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Подвижные игры на свежем воздухе</w:t>
            </w:r>
          </w:p>
          <w:p w:rsidR="00CF000A" w:rsidRPr="006738FE" w:rsidRDefault="00CF000A" w:rsidP="00430C94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Презентация и мероприятие «Хлеб – наше богатство»</w:t>
            </w:r>
          </w:p>
          <w:p w:rsidR="00CF000A" w:rsidRPr="006738FE" w:rsidRDefault="00CF000A" w:rsidP="00430C94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Создание таблички «Берегите хлеб»</w:t>
            </w:r>
          </w:p>
          <w:p w:rsidR="00CF000A" w:rsidRPr="006738FE" w:rsidRDefault="00CF000A" w:rsidP="00430C94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Настольные игры по интересам</w:t>
            </w:r>
          </w:p>
        </w:tc>
      </w:tr>
      <w:tr w:rsidR="00CF000A" w:rsidRPr="006738FE" w:rsidTr="00430C94">
        <w:trPr>
          <w:jc w:val="center"/>
        </w:trPr>
        <w:tc>
          <w:tcPr>
            <w:tcW w:w="1844" w:type="dxa"/>
          </w:tcPr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13-й день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19.06.15</w:t>
            </w:r>
          </w:p>
        </w:tc>
        <w:tc>
          <w:tcPr>
            <w:tcW w:w="7727" w:type="dxa"/>
          </w:tcPr>
          <w:p w:rsidR="00CF000A" w:rsidRPr="006738FE" w:rsidRDefault="00CF000A" w:rsidP="00430C9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CF000A" w:rsidRPr="006738FE" w:rsidRDefault="00CF000A" w:rsidP="00430C9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Линейка (план работы на день)</w:t>
            </w:r>
          </w:p>
          <w:p w:rsidR="00CF000A" w:rsidRPr="006738FE" w:rsidRDefault="00CF000A" w:rsidP="00430C9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Утренняя зарядка</w:t>
            </w:r>
          </w:p>
          <w:p w:rsidR="00CF000A" w:rsidRPr="006738FE" w:rsidRDefault="00CF000A" w:rsidP="00430C9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Инструктаж по ТБ</w:t>
            </w:r>
          </w:p>
          <w:p w:rsidR="00CF000A" w:rsidRPr="006738FE" w:rsidRDefault="00CF000A" w:rsidP="00430C9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Минутка здоровья «Приятного аппетита!»</w:t>
            </w:r>
          </w:p>
          <w:p w:rsidR="00CF000A" w:rsidRPr="006738FE" w:rsidRDefault="00CF000A" w:rsidP="00430C9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«Звездный дождь»  (музыкально-развлекательная программа)</w:t>
            </w:r>
          </w:p>
          <w:p w:rsidR="00CF000A" w:rsidRPr="006738FE" w:rsidRDefault="00CF000A" w:rsidP="00430C9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Игры на свежем воздухе</w:t>
            </w:r>
          </w:p>
          <w:p w:rsidR="00CF000A" w:rsidRPr="006738FE" w:rsidRDefault="00CF000A" w:rsidP="00430C9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Чтение книг. Поэтическая минутка</w:t>
            </w:r>
          </w:p>
          <w:p w:rsidR="00CF000A" w:rsidRPr="006738FE" w:rsidRDefault="00CF000A" w:rsidP="00430C9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Пение песен под караоке</w:t>
            </w:r>
          </w:p>
          <w:p w:rsidR="00CF000A" w:rsidRPr="006738FE" w:rsidRDefault="00CF000A" w:rsidP="00430C9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Минутка безопасности «Осторожно – электричество!»</w:t>
            </w:r>
          </w:p>
          <w:p w:rsidR="00CF000A" w:rsidRPr="006738FE" w:rsidRDefault="00CF000A" w:rsidP="00430C9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Веселая дискотека</w:t>
            </w:r>
          </w:p>
        </w:tc>
      </w:tr>
      <w:tr w:rsidR="00CF000A" w:rsidRPr="006738FE" w:rsidTr="00430C94">
        <w:trPr>
          <w:jc w:val="center"/>
        </w:trPr>
        <w:tc>
          <w:tcPr>
            <w:tcW w:w="1844" w:type="dxa"/>
          </w:tcPr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14-й день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22.06.15</w:t>
            </w: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7" w:type="dxa"/>
          </w:tcPr>
          <w:p w:rsidR="00CF000A" w:rsidRPr="006738FE" w:rsidRDefault="00CF000A" w:rsidP="00430C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CF000A" w:rsidRPr="006738FE" w:rsidRDefault="00CF000A" w:rsidP="00430C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Линейка (план работы на день)</w:t>
            </w:r>
          </w:p>
          <w:p w:rsidR="00CF000A" w:rsidRPr="006738FE" w:rsidRDefault="00CF000A" w:rsidP="00430C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Утренняя зарядка</w:t>
            </w:r>
          </w:p>
          <w:p w:rsidR="00CF000A" w:rsidRPr="006738FE" w:rsidRDefault="00CF000A" w:rsidP="00430C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Инструктаж по ТБ</w:t>
            </w:r>
          </w:p>
          <w:p w:rsidR="00CF000A" w:rsidRPr="006738FE" w:rsidRDefault="00CF000A" w:rsidP="00430C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Экскурсия «Удивительное рядом»</w:t>
            </w:r>
          </w:p>
          <w:p w:rsidR="00CF000A" w:rsidRPr="006738FE" w:rsidRDefault="00CF000A" w:rsidP="00430C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Зарисовки «Удивительное рядом»</w:t>
            </w:r>
          </w:p>
          <w:p w:rsidR="00CF000A" w:rsidRPr="006738FE" w:rsidRDefault="00CF000A" w:rsidP="00430C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Подвижные игры на игровой площадке</w:t>
            </w:r>
          </w:p>
          <w:p w:rsidR="00CF000A" w:rsidRPr="006738FE" w:rsidRDefault="00CF000A" w:rsidP="00430C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Конкурс рисунков на асфальте «Огонь-друг, огонь-враг»</w:t>
            </w:r>
          </w:p>
          <w:p w:rsidR="00CF000A" w:rsidRPr="006738FE" w:rsidRDefault="00CF000A" w:rsidP="00430C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Настольные игры по интересам</w:t>
            </w:r>
          </w:p>
          <w:p w:rsidR="00CF000A" w:rsidRPr="006738FE" w:rsidRDefault="00CF000A" w:rsidP="00430C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Выпуск фотогазеты</w:t>
            </w:r>
          </w:p>
          <w:p w:rsidR="00CF000A" w:rsidRPr="006738FE" w:rsidRDefault="00CF000A" w:rsidP="00430C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Презентация «Наш лагерь!!!»</w:t>
            </w:r>
          </w:p>
        </w:tc>
      </w:tr>
    </w:tbl>
    <w:p w:rsidR="00CF000A" w:rsidRPr="00430C94" w:rsidRDefault="00CF000A" w:rsidP="00430C94">
      <w:pPr>
        <w:spacing w:after="0" w:line="240" w:lineRule="auto"/>
        <w:rPr>
          <w:rFonts w:ascii="Times New Roman" w:hAnsi="Times New Roman"/>
          <w:sz w:val="32"/>
          <w:szCs w:val="24"/>
          <w:lang w:eastAsia="ru-RU"/>
        </w:rPr>
      </w:pPr>
    </w:p>
    <w:p w:rsidR="00CF000A" w:rsidRDefault="00CF000A" w:rsidP="006738F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«Солнышко»</w:t>
      </w:r>
    </w:p>
    <w:p w:rsidR="00CF000A" w:rsidRDefault="00CF000A" w:rsidP="006738FE">
      <w:pPr>
        <w:spacing w:after="0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CF000A" w:rsidRPr="002C38D9" w:rsidRDefault="00CF000A" w:rsidP="006738FE">
      <w:pPr>
        <w:jc w:val="center"/>
        <w:rPr>
          <w:rFonts w:ascii="Times New Roman" w:hAnsi="Times New Roman"/>
          <w:b/>
          <w:bCs/>
        </w:rPr>
      </w:pPr>
      <w:r w:rsidRPr="002C38D9">
        <w:rPr>
          <w:rStyle w:val="Strong"/>
          <w:rFonts w:ascii="Times New Roman" w:hAnsi="Times New Roman"/>
        </w:rPr>
        <w:t>КАЛЕНДАРНЫЙ ПЛАН РАБОТЫ</w:t>
      </w: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3"/>
        <w:gridCol w:w="7744"/>
      </w:tblGrid>
      <w:tr w:rsidR="00CF000A" w:rsidRPr="006738FE" w:rsidTr="006738FE">
        <w:trPr>
          <w:trHeight w:val="143"/>
        </w:trPr>
        <w:tc>
          <w:tcPr>
            <w:tcW w:w="2833" w:type="dxa"/>
          </w:tcPr>
          <w:p w:rsidR="00CF000A" w:rsidRPr="006738FE" w:rsidRDefault="00CF000A" w:rsidP="00673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1-й день</w:t>
            </w:r>
          </w:p>
          <w:p w:rsidR="00CF000A" w:rsidRPr="006738FE" w:rsidRDefault="00CF000A" w:rsidP="007525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02.06.15</w:t>
            </w:r>
          </w:p>
        </w:tc>
        <w:tc>
          <w:tcPr>
            <w:tcW w:w="7744" w:type="dxa"/>
          </w:tcPr>
          <w:p w:rsidR="00CF000A" w:rsidRDefault="00CF000A" w:rsidP="007525D3">
            <w:pPr>
              <w:pStyle w:val="a"/>
              <w:ind w:right="-13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1.</w:t>
            </w:r>
            <w:r w:rsidRPr="006738FE">
              <w:rPr>
                <w:rFonts w:ascii="Times New Roman" w:hAnsi="Times New Roman"/>
                <w:color w:val="000000"/>
                <w:sz w:val="28"/>
                <w:szCs w:val="28"/>
              </w:rPr>
              <w:t>Инструктаж по ТБ.</w:t>
            </w:r>
          </w:p>
          <w:p w:rsidR="00CF000A" w:rsidRDefault="00CF000A" w:rsidP="007525D3">
            <w:pPr>
              <w:pStyle w:val="a"/>
              <w:ind w:right="-13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Разучивание девиза отряда</w:t>
            </w:r>
          </w:p>
          <w:p w:rsidR="00CF000A" w:rsidRPr="006738FE" w:rsidRDefault="00CF000A" w:rsidP="007525D3">
            <w:pPr>
              <w:pStyle w:val="a"/>
              <w:ind w:right="-131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 xml:space="preserve"> 3.Организационные вопросы</w:t>
            </w:r>
          </w:p>
        </w:tc>
      </w:tr>
      <w:tr w:rsidR="00CF000A" w:rsidRPr="006738FE" w:rsidTr="006738FE">
        <w:trPr>
          <w:trHeight w:val="143"/>
        </w:trPr>
        <w:tc>
          <w:tcPr>
            <w:tcW w:w="2833" w:type="dxa"/>
          </w:tcPr>
          <w:p w:rsidR="00CF000A" w:rsidRPr="006738FE" w:rsidRDefault="00CF000A" w:rsidP="00673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2-й день</w:t>
            </w:r>
          </w:p>
          <w:p w:rsidR="00CF000A" w:rsidRPr="006738FE" w:rsidRDefault="00CF000A" w:rsidP="007525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03.06.15</w:t>
            </w:r>
          </w:p>
        </w:tc>
        <w:tc>
          <w:tcPr>
            <w:tcW w:w="7744" w:type="dxa"/>
          </w:tcPr>
          <w:p w:rsidR="00CF000A" w:rsidRPr="006738FE" w:rsidRDefault="00CF000A" w:rsidP="007525D3">
            <w:pPr>
              <w:pStyle w:val="NormalWeb"/>
              <w:tabs>
                <w:tab w:val="right" w:pos="997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6738FE">
              <w:rPr>
                <w:sz w:val="28"/>
                <w:szCs w:val="28"/>
              </w:rPr>
              <w:t>1. Минутка здоровья  «Беседа о ЗОЖ».</w:t>
            </w:r>
          </w:p>
          <w:p w:rsidR="00CF000A" w:rsidRPr="006738FE" w:rsidRDefault="00CF000A" w:rsidP="007525D3">
            <w:pPr>
              <w:pStyle w:val="NormalWeb"/>
              <w:tabs>
                <w:tab w:val="right" w:pos="997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6738FE">
              <w:rPr>
                <w:sz w:val="28"/>
                <w:szCs w:val="28"/>
              </w:rPr>
              <w:t>2. Инструктаж по ПДД «Дорожная азбука в загадках»</w:t>
            </w:r>
          </w:p>
          <w:p w:rsidR="00CF000A" w:rsidRPr="006738FE" w:rsidRDefault="00CF000A" w:rsidP="007525D3">
            <w:pPr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 xml:space="preserve">3. Конкурс рисунков  « Мой  дом ». </w:t>
            </w:r>
          </w:p>
        </w:tc>
      </w:tr>
      <w:tr w:rsidR="00CF000A" w:rsidRPr="006738FE" w:rsidTr="006738FE">
        <w:trPr>
          <w:trHeight w:val="143"/>
        </w:trPr>
        <w:tc>
          <w:tcPr>
            <w:tcW w:w="2833" w:type="dxa"/>
          </w:tcPr>
          <w:p w:rsidR="00CF000A" w:rsidRPr="006738FE" w:rsidRDefault="00CF000A" w:rsidP="00673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3-й день</w:t>
            </w:r>
          </w:p>
          <w:p w:rsidR="00CF000A" w:rsidRPr="006738FE" w:rsidRDefault="00CF000A" w:rsidP="007525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04.06.15</w:t>
            </w:r>
          </w:p>
        </w:tc>
        <w:tc>
          <w:tcPr>
            <w:tcW w:w="7744" w:type="dxa"/>
          </w:tcPr>
          <w:p w:rsidR="00CF000A" w:rsidRPr="006738FE" w:rsidRDefault="00CF000A" w:rsidP="006738FE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1. Минутка здоровья «Раны, ушибы, растяжения»</w:t>
            </w:r>
          </w:p>
          <w:p w:rsidR="00CF000A" w:rsidRPr="006738FE" w:rsidRDefault="00CF000A" w:rsidP="007525D3">
            <w:pPr>
              <w:pStyle w:val="NormalWeb"/>
              <w:tabs>
                <w:tab w:val="right" w:pos="997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6738FE">
              <w:rPr>
                <w:sz w:val="28"/>
                <w:szCs w:val="28"/>
              </w:rPr>
              <w:t>2. «Веселые эстафеты»</w:t>
            </w:r>
          </w:p>
          <w:p w:rsidR="00CF000A" w:rsidRPr="006738FE" w:rsidRDefault="00CF000A" w:rsidP="007525D3">
            <w:pPr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3. Настольные игры</w:t>
            </w:r>
          </w:p>
        </w:tc>
      </w:tr>
      <w:tr w:rsidR="00CF000A" w:rsidRPr="006738FE" w:rsidTr="006738FE">
        <w:trPr>
          <w:trHeight w:val="143"/>
        </w:trPr>
        <w:tc>
          <w:tcPr>
            <w:tcW w:w="2833" w:type="dxa"/>
          </w:tcPr>
          <w:p w:rsidR="00CF000A" w:rsidRPr="006738FE" w:rsidRDefault="00CF000A" w:rsidP="00673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4-й день</w:t>
            </w:r>
          </w:p>
          <w:p w:rsidR="00CF000A" w:rsidRPr="006738FE" w:rsidRDefault="00CF000A" w:rsidP="00673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05.06.15</w:t>
            </w:r>
          </w:p>
        </w:tc>
        <w:tc>
          <w:tcPr>
            <w:tcW w:w="7744" w:type="dxa"/>
          </w:tcPr>
          <w:p w:rsidR="00CF000A" w:rsidRPr="006738FE" w:rsidRDefault="00CF000A" w:rsidP="006738FE">
            <w:pPr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1. Минутка здоровья «Путешествие в страну Витаминию»</w:t>
            </w:r>
          </w:p>
          <w:p w:rsidR="00CF000A" w:rsidRPr="006738FE" w:rsidRDefault="00CF000A" w:rsidP="006738FE">
            <w:pPr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2. Конкурс рисунков на спортивную тему: «Я и спорт»</w:t>
            </w:r>
          </w:p>
          <w:p w:rsidR="00CF000A" w:rsidRPr="006738FE" w:rsidRDefault="00CF000A" w:rsidP="006738FE">
            <w:pPr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3. Настольные игры.</w:t>
            </w:r>
          </w:p>
        </w:tc>
      </w:tr>
      <w:tr w:rsidR="00CF000A" w:rsidRPr="006738FE" w:rsidTr="006738FE">
        <w:trPr>
          <w:trHeight w:val="143"/>
        </w:trPr>
        <w:tc>
          <w:tcPr>
            <w:tcW w:w="2833" w:type="dxa"/>
          </w:tcPr>
          <w:p w:rsidR="00CF000A" w:rsidRPr="006738FE" w:rsidRDefault="00CF000A" w:rsidP="00673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5-й день</w:t>
            </w:r>
          </w:p>
          <w:p w:rsidR="00CF000A" w:rsidRPr="006738FE" w:rsidRDefault="00CF000A" w:rsidP="00673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08.06.15</w:t>
            </w:r>
          </w:p>
        </w:tc>
        <w:tc>
          <w:tcPr>
            <w:tcW w:w="7744" w:type="dxa"/>
          </w:tcPr>
          <w:p w:rsidR="00CF000A" w:rsidRPr="006738FE" w:rsidRDefault="00CF000A" w:rsidP="007525D3">
            <w:pPr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 xml:space="preserve">1.Минутка здоровья  «Осторожно, водоём» </w:t>
            </w:r>
          </w:p>
          <w:p w:rsidR="00CF000A" w:rsidRPr="006738FE" w:rsidRDefault="00CF000A" w:rsidP="007525D3">
            <w:pPr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2. Беседа «Предупреждение пожара. Правила поведения при пожаре»</w:t>
            </w:r>
          </w:p>
          <w:p w:rsidR="00CF000A" w:rsidRPr="006738FE" w:rsidRDefault="00CF000A" w:rsidP="006738FE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3. Конкурс рисунков на противопожарную тему: «Я – Спасатель!»</w:t>
            </w:r>
          </w:p>
        </w:tc>
      </w:tr>
      <w:tr w:rsidR="00CF000A" w:rsidRPr="006738FE" w:rsidTr="006738FE">
        <w:trPr>
          <w:trHeight w:val="143"/>
        </w:trPr>
        <w:tc>
          <w:tcPr>
            <w:tcW w:w="2833" w:type="dxa"/>
          </w:tcPr>
          <w:p w:rsidR="00CF000A" w:rsidRPr="006738FE" w:rsidRDefault="00CF000A" w:rsidP="00673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6-й день</w:t>
            </w:r>
          </w:p>
          <w:p w:rsidR="00CF000A" w:rsidRPr="006738FE" w:rsidRDefault="00CF000A" w:rsidP="00673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09.06.15</w:t>
            </w:r>
          </w:p>
        </w:tc>
        <w:tc>
          <w:tcPr>
            <w:tcW w:w="7744" w:type="dxa"/>
          </w:tcPr>
          <w:p w:rsidR="00CF000A" w:rsidRPr="006738FE" w:rsidRDefault="00CF000A" w:rsidP="007525D3">
            <w:pPr>
              <w:ind w:left="188" w:hanging="18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color w:val="000000"/>
                <w:sz w:val="28"/>
                <w:szCs w:val="28"/>
              </w:rPr>
              <w:t>1. Минутка здоровья «Солнечный ожог. Первая   помощь при ожоге»</w:t>
            </w:r>
          </w:p>
          <w:p w:rsidR="00CF000A" w:rsidRPr="006738FE" w:rsidRDefault="00CF000A" w:rsidP="007525D3">
            <w:pPr>
              <w:pStyle w:val="a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color w:val="000000"/>
                <w:sz w:val="28"/>
                <w:szCs w:val="28"/>
              </w:rPr>
              <w:t>2.Спортивные соревнования .</w:t>
            </w:r>
          </w:p>
          <w:p w:rsidR="00CF000A" w:rsidRPr="006738FE" w:rsidRDefault="00CF000A" w:rsidP="007525D3">
            <w:pPr>
              <w:pStyle w:val="a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color w:val="000000"/>
                <w:sz w:val="28"/>
                <w:szCs w:val="28"/>
              </w:rPr>
              <w:t>3. Занятия по интересам.</w:t>
            </w:r>
          </w:p>
        </w:tc>
      </w:tr>
      <w:tr w:rsidR="00CF000A" w:rsidRPr="006738FE" w:rsidTr="006738FE">
        <w:trPr>
          <w:trHeight w:val="715"/>
        </w:trPr>
        <w:tc>
          <w:tcPr>
            <w:tcW w:w="2833" w:type="dxa"/>
          </w:tcPr>
          <w:p w:rsidR="00CF000A" w:rsidRPr="006738FE" w:rsidRDefault="00CF000A" w:rsidP="00673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7-й день</w:t>
            </w:r>
          </w:p>
          <w:p w:rsidR="00CF000A" w:rsidRPr="006738FE" w:rsidRDefault="00CF000A" w:rsidP="007525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10.06.15</w:t>
            </w:r>
          </w:p>
        </w:tc>
        <w:tc>
          <w:tcPr>
            <w:tcW w:w="7744" w:type="dxa"/>
          </w:tcPr>
          <w:p w:rsidR="00CF000A" w:rsidRPr="006738FE" w:rsidRDefault="00CF000A" w:rsidP="007525D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1.</w:t>
            </w:r>
            <w:r w:rsidRPr="006738F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Минутка здоровья «Осанка – основа красивой  походки»</w:t>
            </w:r>
          </w:p>
          <w:p w:rsidR="00CF000A" w:rsidRPr="006738FE" w:rsidRDefault="00CF000A" w:rsidP="007525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2. Настольные игры.</w:t>
            </w:r>
          </w:p>
        </w:tc>
      </w:tr>
      <w:tr w:rsidR="00CF000A" w:rsidRPr="006738FE" w:rsidTr="006738FE">
        <w:trPr>
          <w:trHeight w:val="143"/>
        </w:trPr>
        <w:tc>
          <w:tcPr>
            <w:tcW w:w="2833" w:type="dxa"/>
          </w:tcPr>
          <w:p w:rsidR="00CF000A" w:rsidRPr="006738FE" w:rsidRDefault="00CF000A" w:rsidP="007525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8-й день</w:t>
            </w:r>
          </w:p>
          <w:p w:rsidR="00CF000A" w:rsidRPr="006738FE" w:rsidRDefault="00CF000A" w:rsidP="007525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 w:rsidP="009B2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11.06.15</w:t>
            </w:r>
          </w:p>
        </w:tc>
        <w:tc>
          <w:tcPr>
            <w:tcW w:w="7744" w:type="dxa"/>
          </w:tcPr>
          <w:p w:rsidR="00CF000A" w:rsidRPr="006738FE" w:rsidRDefault="00CF000A" w:rsidP="007525D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1.</w:t>
            </w:r>
            <w:r w:rsidRPr="006738FE">
              <w:rPr>
                <w:rFonts w:ascii="Times New Roman" w:hAnsi="Times New Roman"/>
                <w:color w:val="000000"/>
                <w:sz w:val="28"/>
                <w:szCs w:val="28"/>
              </w:rPr>
              <w:t>Минутка здоровья  «Правильное питание»</w:t>
            </w:r>
          </w:p>
          <w:p w:rsidR="00CF000A" w:rsidRPr="006738FE" w:rsidRDefault="00CF000A" w:rsidP="007525D3">
            <w:pPr>
              <w:pStyle w:val="a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 xml:space="preserve">2.«Любимые песни»   </w:t>
            </w:r>
          </w:p>
          <w:p w:rsidR="00CF000A" w:rsidRPr="006738FE" w:rsidRDefault="00CF000A" w:rsidP="007525D3">
            <w:pPr>
              <w:pStyle w:val="a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 xml:space="preserve"> Концерт-караоке.</w:t>
            </w:r>
          </w:p>
          <w:p w:rsidR="00CF000A" w:rsidRPr="006738FE" w:rsidRDefault="00CF000A" w:rsidP="007525D3">
            <w:pPr>
              <w:pStyle w:val="a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3. Подвижные игры на свежем воздухе.</w:t>
            </w:r>
          </w:p>
        </w:tc>
      </w:tr>
      <w:tr w:rsidR="00CF000A" w:rsidRPr="006738FE" w:rsidTr="006738FE">
        <w:trPr>
          <w:trHeight w:val="629"/>
        </w:trPr>
        <w:tc>
          <w:tcPr>
            <w:tcW w:w="2833" w:type="dxa"/>
          </w:tcPr>
          <w:p w:rsidR="00CF000A" w:rsidRPr="006738FE" w:rsidRDefault="00CF000A" w:rsidP="00673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9-й день</w:t>
            </w:r>
          </w:p>
          <w:p w:rsidR="00CF000A" w:rsidRPr="006738FE" w:rsidRDefault="00CF000A" w:rsidP="007525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15.06.15</w:t>
            </w:r>
          </w:p>
          <w:p w:rsidR="00CF000A" w:rsidRPr="006738FE" w:rsidRDefault="00CF000A" w:rsidP="006738F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44" w:type="dxa"/>
          </w:tcPr>
          <w:p w:rsidR="00CF000A" w:rsidRPr="006738FE" w:rsidRDefault="00CF000A" w:rsidP="007525D3">
            <w:pPr>
              <w:ind w:hanging="18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 xml:space="preserve">   1. </w:t>
            </w:r>
            <w:r w:rsidRPr="006738FE">
              <w:rPr>
                <w:rFonts w:ascii="Times New Roman" w:hAnsi="Times New Roman"/>
                <w:color w:val="000000"/>
                <w:sz w:val="28"/>
                <w:szCs w:val="28"/>
              </w:rPr>
              <w:t>Минутка здоровья  «Мой рост и мой вес»</w:t>
            </w:r>
          </w:p>
          <w:p w:rsidR="00CF000A" w:rsidRPr="006738FE" w:rsidRDefault="00CF000A" w:rsidP="007525D3">
            <w:pPr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2. Беседа «Государственные символы России и Крыма»</w:t>
            </w:r>
          </w:p>
          <w:p w:rsidR="00CF000A" w:rsidRPr="006738FE" w:rsidRDefault="00CF000A" w:rsidP="007525D3">
            <w:pPr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3. Настольные игры.</w:t>
            </w:r>
          </w:p>
        </w:tc>
      </w:tr>
      <w:tr w:rsidR="00CF000A" w:rsidRPr="006738FE" w:rsidTr="006738FE">
        <w:trPr>
          <w:trHeight w:val="911"/>
        </w:trPr>
        <w:tc>
          <w:tcPr>
            <w:tcW w:w="2833" w:type="dxa"/>
          </w:tcPr>
          <w:p w:rsidR="00CF000A" w:rsidRPr="006738FE" w:rsidRDefault="00CF000A" w:rsidP="00673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10-й день</w:t>
            </w:r>
          </w:p>
          <w:p w:rsidR="00CF000A" w:rsidRPr="006738FE" w:rsidRDefault="00CF000A" w:rsidP="007525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16.06.15</w:t>
            </w:r>
          </w:p>
        </w:tc>
        <w:tc>
          <w:tcPr>
            <w:tcW w:w="7744" w:type="dxa"/>
          </w:tcPr>
          <w:p w:rsidR="00CF000A" w:rsidRPr="006738FE" w:rsidRDefault="00CF000A" w:rsidP="007525D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Минутка здоровья </w:t>
            </w:r>
          </w:p>
          <w:p w:rsidR="00CF000A" w:rsidRPr="006738FE" w:rsidRDefault="00CF000A" w:rsidP="007525D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color w:val="000000"/>
                <w:sz w:val="28"/>
                <w:szCs w:val="28"/>
              </w:rPr>
              <w:t>«Зеленая аптечка» (первая помощь при укусах насекомых).</w:t>
            </w:r>
          </w:p>
          <w:p w:rsidR="00CF000A" w:rsidRPr="006738FE" w:rsidRDefault="00CF000A" w:rsidP="007525D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color w:val="000000"/>
                <w:sz w:val="28"/>
                <w:szCs w:val="28"/>
              </w:rPr>
              <w:t>2. Разучивание гимна России</w:t>
            </w:r>
          </w:p>
          <w:p w:rsidR="00CF000A" w:rsidRPr="006738FE" w:rsidRDefault="00CF000A" w:rsidP="007525D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color w:val="000000"/>
                <w:sz w:val="28"/>
                <w:szCs w:val="28"/>
              </w:rPr>
              <w:t>3. Игры на свежем воздухе.</w:t>
            </w:r>
          </w:p>
        </w:tc>
      </w:tr>
      <w:tr w:rsidR="00CF000A" w:rsidRPr="006738FE" w:rsidTr="006738FE">
        <w:trPr>
          <w:trHeight w:val="143"/>
        </w:trPr>
        <w:tc>
          <w:tcPr>
            <w:tcW w:w="2833" w:type="dxa"/>
          </w:tcPr>
          <w:p w:rsidR="00CF000A" w:rsidRPr="006738FE" w:rsidRDefault="00CF000A" w:rsidP="009B2F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11-й день</w:t>
            </w:r>
          </w:p>
          <w:p w:rsidR="00CF000A" w:rsidRPr="006738FE" w:rsidRDefault="00CF000A" w:rsidP="007525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17.06.15</w:t>
            </w:r>
          </w:p>
        </w:tc>
        <w:tc>
          <w:tcPr>
            <w:tcW w:w="7744" w:type="dxa"/>
          </w:tcPr>
          <w:p w:rsidR="00CF000A" w:rsidRPr="006738FE" w:rsidRDefault="00CF000A" w:rsidP="007525D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1.</w:t>
            </w:r>
            <w:r w:rsidRPr="006738F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Минутка здоровья «Друзья Мойдодыра и наше здоровье»</w:t>
            </w:r>
          </w:p>
          <w:p w:rsidR="00CF000A" w:rsidRPr="006738FE" w:rsidRDefault="00CF000A" w:rsidP="006738FE">
            <w:pPr>
              <w:pStyle w:val="a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2. Игры, конкурсы для сплочения коллектива.</w:t>
            </w:r>
          </w:p>
        </w:tc>
      </w:tr>
      <w:tr w:rsidR="00CF000A" w:rsidRPr="006738FE" w:rsidTr="006738FE">
        <w:trPr>
          <w:trHeight w:val="1277"/>
        </w:trPr>
        <w:tc>
          <w:tcPr>
            <w:tcW w:w="2833" w:type="dxa"/>
          </w:tcPr>
          <w:p w:rsidR="00CF000A" w:rsidRPr="006738FE" w:rsidRDefault="00CF000A" w:rsidP="00673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12-й день</w:t>
            </w:r>
          </w:p>
          <w:p w:rsidR="00CF000A" w:rsidRPr="006738FE" w:rsidRDefault="00CF000A" w:rsidP="007525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18.06.15</w:t>
            </w:r>
          </w:p>
        </w:tc>
        <w:tc>
          <w:tcPr>
            <w:tcW w:w="7744" w:type="dxa"/>
          </w:tcPr>
          <w:p w:rsidR="00CF000A" w:rsidRPr="006738FE" w:rsidRDefault="00CF000A" w:rsidP="007525D3">
            <w:pPr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1. Минутка здоровья. «Осторожно! Ядовитые!»</w:t>
            </w:r>
          </w:p>
          <w:p w:rsidR="00CF000A" w:rsidRPr="006738FE" w:rsidRDefault="00CF000A" w:rsidP="006738FE">
            <w:pPr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2. Спортивный праздник</w:t>
            </w:r>
          </w:p>
        </w:tc>
      </w:tr>
      <w:tr w:rsidR="00CF000A" w:rsidRPr="006738FE" w:rsidTr="006738FE">
        <w:trPr>
          <w:trHeight w:val="1668"/>
        </w:trPr>
        <w:tc>
          <w:tcPr>
            <w:tcW w:w="2833" w:type="dxa"/>
          </w:tcPr>
          <w:p w:rsidR="00CF000A" w:rsidRPr="006738FE" w:rsidRDefault="00CF000A" w:rsidP="007525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13-й день</w:t>
            </w:r>
          </w:p>
          <w:p w:rsidR="00CF000A" w:rsidRPr="006738FE" w:rsidRDefault="00CF000A" w:rsidP="007525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000A" w:rsidRPr="006738FE" w:rsidRDefault="00CF000A" w:rsidP="007525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19.06.15</w:t>
            </w:r>
          </w:p>
        </w:tc>
        <w:tc>
          <w:tcPr>
            <w:tcW w:w="7744" w:type="dxa"/>
          </w:tcPr>
          <w:p w:rsidR="00CF000A" w:rsidRPr="006738FE" w:rsidRDefault="00CF000A" w:rsidP="007525D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color w:val="000000"/>
                <w:sz w:val="28"/>
                <w:szCs w:val="28"/>
              </w:rPr>
              <w:t>1.Минутка здоровья  «Гигиена в доме»</w:t>
            </w:r>
          </w:p>
          <w:p w:rsidR="00CF000A" w:rsidRPr="006738FE" w:rsidRDefault="00CF000A" w:rsidP="007525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2.Конкурс чтецов.</w:t>
            </w:r>
          </w:p>
          <w:p w:rsidR="00CF000A" w:rsidRPr="006738FE" w:rsidRDefault="00CF000A" w:rsidP="007525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3. Игры на свежем воздухе.</w:t>
            </w:r>
          </w:p>
        </w:tc>
      </w:tr>
      <w:tr w:rsidR="00CF000A" w:rsidRPr="006738FE" w:rsidTr="006738FE">
        <w:trPr>
          <w:trHeight w:val="526"/>
        </w:trPr>
        <w:tc>
          <w:tcPr>
            <w:tcW w:w="2833" w:type="dxa"/>
          </w:tcPr>
          <w:p w:rsidR="00CF000A" w:rsidRPr="006738FE" w:rsidRDefault="00CF000A" w:rsidP="00673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14-й день</w:t>
            </w:r>
          </w:p>
          <w:p w:rsidR="00CF000A" w:rsidRPr="006738FE" w:rsidRDefault="00CF000A" w:rsidP="006738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22.06</w:t>
            </w:r>
            <w:r>
              <w:rPr>
                <w:rFonts w:ascii="Times New Roman" w:hAnsi="Times New Roman"/>
                <w:sz w:val="28"/>
                <w:szCs w:val="28"/>
              </w:rPr>
              <w:t>.15</w:t>
            </w:r>
          </w:p>
        </w:tc>
        <w:tc>
          <w:tcPr>
            <w:tcW w:w="7744" w:type="dxa"/>
          </w:tcPr>
          <w:p w:rsidR="00CF000A" w:rsidRPr="006738FE" w:rsidRDefault="00CF000A" w:rsidP="007525D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1.</w:t>
            </w:r>
            <w:r w:rsidRPr="006738F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«Прощай лагерь»</w:t>
            </w:r>
          </w:p>
          <w:p w:rsidR="00CF000A" w:rsidRPr="006738FE" w:rsidRDefault="00CF000A" w:rsidP="007525D3">
            <w:pPr>
              <w:pStyle w:val="a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2. Спортивный праздник  «Веселые старты».</w:t>
            </w:r>
          </w:p>
          <w:p w:rsidR="00CF000A" w:rsidRPr="006738FE" w:rsidRDefault="00CF000A" w:rsidP="007525D3">
            <w:pPr>
              <w:pStyle w:val="a"/>
              <w:rPr>
                <w:rFonts w:ascii="Times New Roman" w:hAnsi="Times New Roman"/>
                <w:sz w:val="28"/>
                <w:szCs w:val="28"/>
              </w:rPr>
            </w:pPr>
            <w:r w:rsidRPr="006738FE">
              <w:rPr>
                <w:rFonts w:ascii="Times New Roman" w:hAnsi="Times New Roman"/>
                <w:sz w:val="28"/>
                <w:szCs w:val="28"/>
              </w:rPr>
              <w:t>3. Конкурс рисунков на асфальте «Пусть всегда будет солнце!»</w:t>
            </w:r>
          </w:p>
        </w:tc>
      </w:tr>
    </w:tbl>
    <w:p w:rsidR="00CF000A" w:rsidRDefault="00CF000A" w:rsidP="00C6584C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u w:val="single"/>
        </w:rPr>
      </w:pPr>
    </w:p>
    <w:p w:rsidR="00CF000A" w:rsidRPr="00430C94" w:rsidRDefault="00CF000A" w:rsidP="00430C94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4. «Капитошки»</w:t>
      </w:r>
    </w:p>
    <w:p w:rsidR="00CF000A" w:rsidRDefault="00CF000A" w:rsidP="006738FE">
      <w:pPr>
        <w:spacing w:after="0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CF000A" w:rsidRPr="00420D7D" w:rsidRDefault="00CF000A" w:rsidP="006738FE">
      <w:pPr>
        <w:jc w:val="center"/>
        <w:rPr>
          <w:rStyle w:val="Strong"/>
          <w:rFonts w:ascii="Times New Roman" w:hAnsi="Times New Roman"/>
        </w:rPr>
      </w:pPr>
      <w:r w:rsidRPr="00420D7D">
        <w:rPr>
          <w:rStyle w:val="Strong"/>
          <w:rFonts w:ascii="Times New Roman" w:hAnsi="Times New Roman"/>
        </w:rPr>
        <w:t>КАЛЕНДАРНЫЙ ПЛАН РАБОТЫ</w:t>
      </w:r>
    </w:p>
    <w:tbl>
      <w:tblPr>
        <w:tblW w:w="1055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715"/>
        <w:gridCol w:w="7740"/>
        <w:gridCol w:w="100"/>
      </w:tblGrid>
      <w:tr w:rsidR="00CF000A" w:rsidRPr="0030144F" w:rsidTr="00D31FF2">
        <w:trPr>
          <w:trHeight w:val="136"/>
          <w:tblCellSpacing w:w="0" w:type="dxa"/>
        </w:trPr>
        <w:tc>
          <w:tcPr>
            <w:tcW w:w="2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Первый день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Остров </w:t>
            </w: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«Встреча»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02.06. 2015</w:t>
            </w:r>
          </w:p>
        </w:tc>
        <w:tc>
          <w:tcPr>
            <w:tcW w:w="7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Общелагерный сбор: прием детей, деление на отряды.</w:t>
            </w:r>
          </w:p>
          <w:p w:rsidR="00CF000A" w:rsidRPr="0030144F" w:rsidRDefault="00CF000A" w:rsidP="007525D3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Игра-адаптация «Огоньки знакомства». </w:t>
            </w:r>
          </w:p>
          <w:p w:rsidR="00CF000A" w:rsidRPr="0030144F" w:rsidRDefault="00CF000A" w:rsidP="007525D3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Операция «Уют»</w:t>
            </w:r>
          </w:p>
          <w:p w:rsidR="00CF000A" w:rsidRPr="0030144F" w:rsidRDefault="00CF000A" w:rsidP="007525D3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Обход мед. сестры «Неболейки»</w:t>
            </w:r>
          </w:p>
          <w:p w:rsidR="00CF000A" w:rsidRPr="0030144F" w:rsidRDefault="00CF000A" w:rsidP="007525D3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Конкурс рисунков на асфальте «Здравствуй лето!»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F000A" w:rsidRPr="0030144F" w:rsidRDefault="00CF000A" w:rsidP="007525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F000A" w:rsidRPr="0030144F" w:rsidTr="00D31FF2">
        <w:trPr>
          <w:trHeight w:val="136"/>
          <w:tblCellSpacing w:w="0" w:type="dxa"/>
        </w:trPr>
        <w:tc>
          <w:tcPr>
            <w:tcW w:w="2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Второй день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Остров </w:t>
            </w: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«Трудолюбов»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03.06.2015г</w:t>
            </w:r>
          </w:p>
        </w:tc>
        <w:tc>
          <w:tcPr>
            <w:tcW w:w="7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Минутка здоровья «Правила поведения за столом и в общей столовой»</w:t>
            </w:r>
          </w:p>
          <w:p w:rsidR="00CF000A" w:rsidRPr="0030144F" w:rsidRDefault="00CF000A" w:rsidP="007525D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День творчества (оформление игровых комнат, отрядных уголков)</w:t>
            </w:r>
          </w:p>
          <w:p w:rsidR="00CF000A" w:rsidRPr="0030144F" w:rsidRDefault="00CF000A" w:rsidP="007525D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Принятие законов лагеря</w:t>
            </w:r>
          </w:p>
          <w:p w:rsidR="00CF000A" w:rsidRPr="0030144F" w:rsidRDefault="00CF000A" w:rsidP="007525D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Открытие сезона.</w:t>
            </w:r>
          </w:p>
          <w:p w:rsidR="00CF000A" w:rsidRDefault="00CF000A" w:rsidP="007525D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Разучивание речевок, песен, 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виза.</w:t>
            </w:r>
          </w:p>
          <w:p w:rsidR="00CF000A" w:rsidRPr="0030144F" w:rsidRDefault="00CF000A" w:rsidP="007525D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Праздничная линейка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F000A" w:rsidRPr="0030144F" w:rsidRDefault="00CF000A" w:rsidP="007525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F000A" w:rsidRPr="0030144F" w:rsidTr="00D31FF2">
        <w:trPr>
          <w:trHeight w:val="136"/>
          <w:tblCellSpacing w:w="0" w:type="dxa"/>
        </w:trPr>
        <w:tc>
          <w:tcPr>
            <w:tcW w:w="2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Третий день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Остров </w:t>
            </w: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«Умники и умницы»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04.06.2015г.</w:t>
            </w:r>
          </w:p>
        </w:tc>
        <w:tc>
          <w:tcPr>
            <w:tcW w:w="7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Минутка здоровья «Как правильно загорать»</w:t>
            </w:r>
          </w:p>
          <w:p w:rsidR="00CF000A" w:rsidRPr="0030144F" w:rsidRDefault="00CF000A" w:rsidP="007525D3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Игра «Звездный час»</w:t>
            </w:r>
          </w:p>
          <w:p w:rsidR="00CF000A" w:rsidRPr="0030144F" w:rsidRDefault="00CF000A" w:rsidP="007525D3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Игра-путешествие «Великий шелковый путь»</w:t>
            </w:r>
          </w:p>
          <w:p w:rsidR="00CF000A" w:rsidRPr="0030144F" w:rsidRDefault="00CF000A" w:rsidP="007525D3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Минута Славы</w:t>
            </w:r>
          </w:p>
          <w:p w:rsidR="00CF000A" w:rsidRPr="0030144F" w:rsidRDefault="00CF000A" w:rsidP="007525D3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Выпуск газеты «А вы знаете, что …»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F000A" w:rsidRPr="0030144F" w:rsidRDefault="00CF000A" w:rsidP="007525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F000A" w:rsidRPr="0030144F" w:rsidTr="00D31FF2">
        <w:trPr>
          <w:trHeight w:val="136"/>
          <w:tblCellSpacing w:w="0" w:type="dxa"/>
        </w:trPr>
        <w:tc>
          <w:tcPr>
            <w:tcW w:w="2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Четвертый  день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Остров </w:t>
            </w: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«Робинзонов»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05.06.2015г</w:t>
            </w:r>
          </w:p>
        </w:tc>
        <w:tc>
          <w:tcPr>
            <w:tcW w:w="7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Минутка здоровья «Зарядка и ее значение»</w:t>
            </w:r>
          </w:p>
          <w:p w:rsidR="00CF000A" w:rsidRPr="0030144F" w:rsidRDefault="00CF000A" w:rsidP="007525D3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Представление отрядов: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- названий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- эмблем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- девизов</w:t>
            </w:r>
          </w:p>
          <w:p w:rsidR="00CF000A" w:rsidRPr="0030144F" w:rsidRDefault="00CF000A" w:rsidP="007525D3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Развлекательная программа «Всемирный потоп»</w:t>
            </w:r>
          </w:p>
          <w:p w:rsidR="00CF000A" w:rsidRPr="0030144F" w:rsidRDefault="00CF000A" w:rsidP="007525D3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Дискотека</w:t>
            </w:r>
          </w:p>
          <w:p w:rsidR="00CF000A" w:rsidRPr="0030144F" w:rsidRDefault="00CF000A" w:rsidP="007525D3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Акция «Островам - большую заботу»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F000A" w:rsidRPr="0030144F" w:rsidRDefault="00CF000A" w:rsidP="007525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F000A" w:rsidRPr="0030144F" w:rsidTr="00D31FF2">
        <w:trPr>
          <w:trHeight w:val="136"/>
          <w:tblCellSpacing w:w="0" w:type="dxa"/>
        </w:trPr>
        <w:tc>
          <w:tcPr>
            <w:tcW w:w="2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Пятый день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Остров </w:t>
            </w: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«Сказочный»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08.06.2015г</w:t>
            </w:r>
          </w:p>
        </w:tc>
        <w:tc>
          <w:tcPr>
            <w:tcW w:w="7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Минутка здоровья «Предметы личной гигиены»</w:t>
            </w:r>
          </w:p>
          <w:p w:rsidR="00CF000A" w:rsidRPr="0030144F" w:rsidRDefault="00CF000A" w:rsidP="007525D3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Конкурсная игра «В стране Лукоморья и Синеморья»</w:t>
            </w:r>
          </w:p>
          <w:p w:rsidR="00CF000A" w:rsidRPr="0030144F" w:rsidRDefault="00CF000A" w:rsidP="007525D3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Спортивно-сказочная эстафета</w:t>
            </w:r>
          </w:p>
          <w:p w:rsidR="00CF000A" w:rsidRPr="0030144F" w:rsidRDefault="00CF000A" w:rsidP="007525D3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Сказка-экспромт «Теремок»</w:t>
            </w:r>
          </w:p>
          <w:p w:rsidR="00CF000A" w:rsidRPr="0030144F" w:rsidRDefault="00CF000A" w:rsidP="007525D3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Конкурс рисунков  «По страницам любимых сказок»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F000A" w:rsidRPr="0030144F" w:rsidRDefault="00CF000A" w:rsidP="007525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F000A" w:rsidRPr="0030144F" w:rsidTr="00D31FF2">
        <w:trPr>
          <w:trHeight w:val="136"/>
          <w:tblCellSpacing w:w="0" w:type="dxa"/>
        </w:trPr>
        <w:tc>
          <w:tcPr>
            <w:tcW w:w="2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Шестой день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Остров </w:t>
            </w: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«Народная игра и игрушка»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09.06. 2015г</w:t>
            </w:r>
          </w:p>
        </w:tc>
        <w:tc>
          <w:tcPr>
            <w:tcW w:w="7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Минутка здоровья «Уход за кожей»</w:t>
            </w:r>
          </w:p>
          <w:p w:rsidR="00CF000A" w:rsidRPr="0030144F" w:rsidRDefault="00CF000A" w:rsidP="007525D3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Выставка «Любимые игрушки»</w:t>
            </w:r>
          </w:p>
          <w:p w:rsidR="00CF000A" w:rsidRPr="0030144F" w:rsidRDefault="00CF000A" w:rsidP="007525D3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Час игры «Мы знаем народные игры»</w:t>
            </w:r>
          </w:p>
          <w:p w:rsidR="00CF000A" w:rsidRPr="0030144F" w:rsidRDefault="00CF000A" w:rsidP="007525D3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Оригами. Игрушки из бумаги</w:t>
            </w:r>
          </w:p>
          <w:p w:rsidR="00CF000A" w:rsidRPr="0030144F" w:rsidRDefault="00CF000A" w:rsidP="007525D3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Конкурс знатоков загадок и пословиц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F000A" w:rsidRPr="0030144F" w:rsidRDefault="00CF000A" w:rsidP="007525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F000A" w:rsidRPr="0030144F" w:rsidTr="00D31FF2">
        <w:trPr>
          <w:trHeight w:val="136"/>
          <w:tblCellSpacing w:w="0" w:type="dxa"/>
        </w:trPr>
        <w:tc>
          <w:tcPr>
            <w:tcW w:w="2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Седьмой день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Остров </w:t>
            </w:r>
            <w:r w:rsidRPr="0030144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«Путешествия»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10.06.2015г</w:t>
            </w:r>
          </w:p>
        </w:tc>
        <w:tc>
          <w:tcPr>
            <w:tcW w:w="7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CF000A" w:rsidRDefault="00CF000A" w:rsidP="007525D3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Поездка в «Сказочную долину Кизил-Коба»</w:t>
            </w:r>
          </w:p>
          <w:p w:rsidR="00CF000A" w:rsidRPr="0030144F" w:rsidRDefault="00CF000A" w:rsidP="007525D3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Экскурсия в Красную пещеру</w:t>
            </w:r>
          </w:p>
          <w:p w:rsidR="00CF000A" w:rsidRPr="0030144F" w:rsidRDefault="00CF000A" w:rsidP="007525D3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Экскурсия к водопаду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F000A" w:rsidRPr="0030144F" w:rsidRDefault="00CF000A" w:rsidP="007525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F000A" w:rsidRPr="0030144F" w:rsidTr="00D31FF2">
        <w:trPr>
          <w:trHeight w:val="136"/>
          <w:tblCellSpacing w:w="0" w:type="dxa"/>
        </w:trPr>
        <w:tc>
          <w:tcPr>
            <w:tcW w:w="2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Восьмой день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Остров </w:t>
            </w: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«День России»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11.06.2015г.</w:t>
            </w:r>
          </w:p>
        </w:tc>
        <w:tc>
          <w:tcPr>
            <w:tcW w:w="7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Минутка здоровья «Правила поведения на воде»</w:t>
            </w:r>
          </w:p>
          <w:p w:rsidR="00CF000A" w:rsidRPr="0030144F" w:rsidRDefault="00CF000A" w:rsidP="007525D3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Единый урок, посвященный  «Я люблю тебя, Россия!»</w:t>
            </w:r>
          </w:p>
          <w:p w:rsidR="00CF000A" w:rsidRPr="0030144F" w:rsidRDefault="00CF000A" w:rsidP="007525D3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Рисунки на асфальте на тему: «День России»</w:t>
            </w:r>
          </w:p>
          <w:p w:rsidR="00CF000A" w:rsidRPr="0030144F" w:rsidRDefault="00CF000A" w:rsidP="007525D3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Круглый стол «Что я знаю о Родине»</w:t>
            </w:r>
          </w:p>
          <w:p w:rsidR="00CF000A" w:rsidRPr="0030144F" w:rsidRDefault="00CF000A" w:rsidP="007525D3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Конкурс стихов «Мы-россинки твои, Россия!»</w:t>
            </w:r>
          </w:p>
          <w:p w:rsidR="00CF000A" w:rsidRPr="0030144F" w:rsidRDefault="00CF000A" w:rsidP="007525D3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Операция «Чистюли»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F000A" w:rsidRPr="0030144F" w:rsidRDefault="00CF000A" w:rsidP="007525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F000A" w:rsidRPr="0030144F" w:rsidTr="00D31FF2">
        <w:trPr>
          <w:trHeight w:val="136"/>
          <w:tblCellSpacing w:w="0" w:type="dxa"/>
        </w:trPr>
        <w:tc>
          <w:tcPr>
            <w:tcW w:w="2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Девятый день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Остров </w:t>
            </w: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«Доброты»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15.06.2015г.</w:t>
            </w:r>
          </w:p>
        </w:tc>
        <w:tc>
          <w:tcPr>
            <w:tcW w:w="7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Минутка здоровья «Помощь при ожоге»</w:t>
            </w:r>
          </w:p>
          <w:p w:rsidR="00CF000A" w:rsidRPr="0030144F" w:rsidRDefault="00CF000A" w:rsidP="007525D3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Мастерская «Помоги книге»</w:t>
            </w:r>
          </w:p>
          <w:p w:rsidR="00CF000A" w:rsidRPr="0030144F" w:rsidRDefault="00CF000A" w:rsidP="007525D3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час «Если хочешь быть здоров»</w:t>
            </w:r>
          </w:p>
          <w:p w:rsidR="00CF000A" w:rsidRPr="0030144F" w:rsidRDefault="00CF000A" w:rsidP="007525D3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Акция по благоустройству территории</w:t>
            </w:r>
          </w:p>
          <w:p w:rsidR="00CF000A" w:rsidRPr="0030144F" w:rsidRDefault="00CF000A" w:rsidP="007525D3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Беседа «В дела ты добрые вложи, все лучшее своей души»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F000A" w:rsidRPr="0030144F" w:rsidRDefault="00CF000A" w:rsidP="007525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F000A" w:rsidRPr="0030144F" w:rsidTr="00D31FF2">
        <w:trPr>
          <w:trHeight w:val="136"/>
          <w:tblCellSpacing w:w="0" w:type="dxa"/>
        </w:trPr>
        <w:tc>
          <w:tcPr>
            <w:tcW w:w="2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Десятый день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Остров </w:t>
            </w: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«Памяти»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16.06.2015г.</w:t>
            </w:r>
          </w:p>
        </w:tc>
        <w:tc>
          <w:tcPr>
            <w:tcW w:w="7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Минутка здоровья «Друзья Мойдодыра»</w:t>
            </w:r>
          </w:p>
          <w:p w:rsidR="00CF000A" w:rsidRPr="0030144F" w:rsidRDefault="00CF000A" w:rsidP="007525D3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Линейка. Возложение цветов к памятнику</w:t>
            </w:r>
          </w:p>
          <w:p w:rsidR="00CF000A" w:rsidRPr="0030144F" w:rsidRDefault="00CF000A" w:rsidP="007525D3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Чтение стихов о войне.</w:t>
            </w:r>
          </w:p>
          <w:p w:rsidR="00CF000A" w:rsidRPr="0030144F" w:rsidRDefault="00CF000A" w:rsidP="007525D3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Конкурс рисунков «Дети против войны»</w:t>
            </w:r>
          </w:p>
          <w:p w:rsidR="00CF000A" w:rsidRPr="0030144F" w:rsidRDefault="00CF000A" w:rsidP="007525D3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Экскурсия в музей Боевой славы.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F000A" w:rsidRPr="0030144F" w:rsidRDefault="00CF000A" w:rsidP="007525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F000A" w:rsidRPr="0030144F" w:rsidTr="00D31FF2">
        <w:trPr>
          <w:trHeight w:val="136"/>
          <w:tblCellSpacing w:w="0" w:type="dxa"/>
        </w:trPr>
        <w:tc>
          <w:tcPr>
            <w:tcW w:w="2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Одиннадцатый день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Остров </w:t>
            </w: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«Мульти-пульти»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17.06.2015г.</w:t>
            </w:r>
          </w:p>
        </w:tc>
        <w:tc>
          <w:tcPr>
            <w:tcW w:w="7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Минутка здоровья «Наша осанка»</w:t>
            </w:r>
          </w:p>
          <w:p w:rsidR="00CF000A" w:rsidRPr="0030144F" w:rsidRDefault="00CF000A" w:rsidP="007525D3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Просмотр мультфильмов</w:t>
            </w:r>
          </w:p>
          <w:p w:rsidR="00CF000A" w:rsidRPr="0030144F" w:rsidRDefault="00CF000A" w:rsidP="007525D3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Мастерская «Герои мультфильмов»</w:t>
            </w:r>
          </w:p>
          <w:p w:rsidR="00CF000A" w:rsidRPr="0030144F" w:rsidRDefault="00CF000A" w:rsidP="007525D3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воздухе. Дискотека.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F000A" w:rsidRPr="0030144F" w:rsidRDefault="00CF000A" w:rsidP="007525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F000A" w:rsidRPr="0030144F" w:rsidTr="00D31FF2">
        <w:trPr>
          <w:trHeight w:val="136"/>
          <w:tblCellSpacing w:w="0" w:type="dxa"/>
        </w:trPr>
        <w:tc>
          <w:tcPr>
            <w:tcW w:w="2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Двенадцатый день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Остров </w:t>
            </w: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«Здоровье»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18.06.2015г.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Минутка здоровья «Витамины и их значение»</w:t>
            </w:r>
          </w:p>
          <w:p w:rsidR="00CF000A" w:rsidRPr="0030144F" w:rsidRDefault="00CF000A" w:rsidP="007525D3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Работа на пришкольном участке</w:t>
            </w:r>
          </w:p>
          <w:p w:rsidR="00CF000A" w:rsidRPr="0030144F" w:rsidRDefault="00CF000A" w:rsidP="007525D3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альбома «Рецепты моей бабушки»</w:t>
            </w:r>
          </w:p>
          <w:p w:rsidR="00CF000A" w:rsidRPr="0030144F" w:rsidRDefault="00CF000A" w:rsidP="007525D3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Спортивное развлечении «Большие прыгалки» (девочки)</w:t>
            </w:r>
          </w:p>
          <w:p w:rsidR="00CF000A" w:rsidRPr="0030144F" w:rsidRDefault="00CF000A" w:rsidP="007525D3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Игры на свежем воздухе.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F000A" w:rsidRPr="0030144F" w:rsidRDefault="00CF000A" w:rsidP="007525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F000A" w:rsidRPr="0030144F" w:rsidTr="00D31FF2">
        <w:trPr>
          <w:trHeight w:val="136"/>
          <w:tblCellSpacing w:w="0" w:type="dxa"/>
        </w:trPr>
        <w:tc>
          <w:tcPr>
            <w:tcW w:w="2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Тринадцатый день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Остров </w:t>
            </w: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«Мы ребята – молодцы!»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19.06.2015г.</w:t>
            </w:r>
          </w:p>
        </w:tc>
        <w:tc>
          <w:tcPr>
            <w:tcW w:w="7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Минутка здоровья «Мой рост, мой вес»</w:t>
            </w:r>
          </w:p>
          <w:p w:rsidR="00CF000A" w:rsidRPr="0030144F" w:rsidRDefault="00CF000A" w:rsidP="007525D3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Антропометрия по отрядам</w:t>
            </w:r>
          </w:p>
          <w:p w:rsidR="00CF000A" w:rsidRPr="0030144F" w:rsidRDefault="00CF000A" w:rsidP="007525D3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Конкурс актерского мастерства</w:t>
            </w:r>
          </w:p>
          <w:p w:rsidR="00CF000A" w:rsidRPr="0030144F" w:rsidRDefault="00CF000A" w:rsidP="007525D3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«Рыцарский турнир» (программа для мальчиков)</w:t>
            </w:r>
          </w:p>
          <w:p w:rsidR="00CF000A" w:rsidRPr="0030144F" w:rsidRDefault="00CF000A" w:rsidP="007525D3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Экологический десант</w:t>
            </w:r>
          </w:p>
          <w:p w:rsidR="00CF000A" w:rsidRPr="0030144F" w:rsidRDefault="00CF000A" w:rsidP="007525D3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Выпуск стенгазет «Островные новости»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F000A" w:rsidRPr="0030144F" w:rsidRDefault="00CF000A" w:rsidP="007525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F000A" w:rsidRPr="0030144F" w:rsidTr="00D31FF2">
        <w:trPr>
          <w:trHeight w:val="2103"/>
          <w:tblCellSpacing w:w="0" w:type="dxa"/>
        </w:trPr>
        <w:tc>
          <w:tcPr>
            <w:tcW w:w="2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Четырнадцатый день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Остров </w:t>
            </w: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«Приятных неожиданностей»</w:t>
            </w:r>
          </w:p>
          <w:p w:rsidR="00CF000A" w:rsidRPr="0030144F" w:rsidRDefault="00CF000A" w:rsidP="007525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22.06.2015г.</w:t>
            </w:r>
          </w:p>
        </w:tc>
        <w:tc>
          <w:tcPr>
            <w:tcW w:w="7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000A" w:rsidRPr="0030144F" w:rsidRDefault="00CF000A" w:rsidP="007525D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Минутка здоровья «Вредные привычки»</w:t>
            </w:r>
          </w:p>
          <w:p w:rsidR="00CF000A" w:rsidRPr="0030144F" w:rsidRDefault="00CF000A" w:rsidP="007525D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Анкетирование</w:t>
            </w:r>
          </w:p>
          <w:p w:rsidR="00CF000A" w:rsidRPr="0030144F" w:rsidRDefault="00CF000A" w:rsidP="007525D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Закрытие лагеря «Семь чудес лагеря» /КАПИТОШКИ/ (театрализованное представление)</w:t>
            </w:r>
          </w:p>
          <w:p w:rsidR="00CF000A" w:rsidRPr="0030144F" w:rsidRDefault="00CF000A" w:rsidP="007525D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Награждение детей по итогам путешествия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F000A" w:rsidRPr="0030144F" w:rsidRDefault="00CF000A" w:rsidP="007525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144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CF000A" w:rsidRPr="00467DF8" w:rsidRDefault="00CF000A" w:rsidP="00996731">
      <w:pPr>
        <w:jc w:val="both"/>
        <w:rPr>
          <w:rFonts w:ascii="Times New Roman" w:hAnsi="Times New Roman"/>
          <w:b/>
          <w:sz w:val="32"/>
          <w:szCs w:val="32"/>
          <w:u w:val="single"/>
        </w:rPr>
      </w:pPr>
    </w:p>
    <w:p w:rsidR="00CF000A" w:rsidRPr="009E3D14" w:rsidRDefault="00CF000A" w:rsidP="00996731">
      <w:pPr>
        <w:jc w:val="both"/>
        <w:rPr>
          <w:rFonts w:ascii="Times New Roman" w:hAnsi="Times New Roman"/>
          <w:b/>
          <w:i/>
          <w:sz w:val="40"/>
          <w:szCs w:val="40"/>
          <w:u w:val="single"/>
        </w:rPr>
      </w:pPr>
      <w:r>
        <w:rPr>
          <w:rFonts w:ascii="Times New Roman" w:hAnsi="Times New Roman"/>
          <w:b/>
          <w:i/>
          <w:sz w:val="40"/>
          <w:szCs w:val="40"/>
          <w:u w:val="single"/>
        </w:rPr>
        <w:t>11.Условия реализации программы</w:t>
      </w:r>
    </w:p>
    <w:p w:rsidR="00CF000A" w:rsidRDefault="00CF000A" w:rsidP="00996731">
      <w:pPr>
        <w:jc w:val="both"/>
        <w:rPr>
          <w:rFonts w:ascii="Times New Roman" w:hAnsi="Times New Roman"/>
          <w:b/>
          <w:sz w:val="32"/>
          <w:szCs w:val="32"/>
        </w:rPr>
      </w:pPr>
      <w:r w:rsidRPr="00996731">
        <w:rPr>
          <w:rFonts w:ascii="Times New Roman" w:hAnsi="Times New Roman"/>
          <w:b/>
          <w:sz w:val="32"/>
          <w:szCs w:val="32"/>
        </w:rPr>
        <w:t>1. Нормативно-правовые условия</w:t>
      </w:r>
    </w:p>
    <w:p w:rsidR="00CF000A" w:rsidRPr="00996731" w:rsidRDefault="00CF000A" w:rsidP="0099673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996731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6731">
        <w:rPr>
          <w:rFonts w:ascii="Times New Roman" w:hAnsi="Times New Roman"/>
          <w:sz w:val="28"/>
          <w:szCs w:val="28"/>
        </w:rPr>
        <w:t>Конституция РФ</w:t>
      </w:r>
    </w:p>
    <w:p w:rsidR="00CF000A" w:rsidRDefault="00CF000A" w:rsidP="00996731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Конвенция ООН о правах ребёнка</w:t>
      </w:r>
    </w:p>
    <w:p w:rsidR="00CF000A" w:rsidRDefault="00CF000A" w:rsidP="00996731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 РФ «Об образовании»</w:t>
      </w:r>
    </w:p>
    <w:p w:rsidR="00CF000A" w:rsidRDefault="00CF000A" w:rsidP="00996731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«Об основных гарантиях прав ребёнка в Российской Федерации» от 24.07.98г. № 124-ФЗ.</w:t>
      </w:r>
    </w:p>
    <w:p w:rsidR="00CF000A" w:rsidRDefault="00CF000A" w:rsidP="00996731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 ПиН 2.4.4.2599-10</w:t>
      </w:r>
    </w:p>
    <w:p w:rsidR="00CF000A" w:rsidRDefault="00CF000A" w:rsidP="00582C50">
      <w:p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2.Материально-технические условия</w:t>
      </w:r>
    </w:p>
    <w:p w:rsidR="00CF000A" w:rsidRDefault="00CF000A" w:rsidP="00755F1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Выбор оптимальных условий и площадок для проведения различных мероприятий:</w:t>
      </w:r>
    </w:p>
    <w:p w:rsidR="00CF000A" w:rsidRDefault="00CF000A" w:rsidP="00755F15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Актовый зал</w:t>
      </w:r>
    </w:p>
    <w:p w:rsidR="00CF000A" w:rsidRDefault="00CF000A" w:rsidP="00755F15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Школьный двор</w:t>
      </w:r>
    </w:p>
    <w:p w:rsidR="00CF000A" w:rsidRDefault="00CF000A" w:rsidP="00755F15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Школьная библиотека</w:t>
      </w:r>
    </w:p>
    <w:p w:rsidR="00CF000A" w:rsidRDefault="00CF000A" w:rsidP="00755F15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Кабинет биологии, математики, начальной школы</w:t>
      </w:r>
    </w:p>
    <w:p w:rsidR="00CF000A" w:rsidRDefault="00CF000A" w:rsidP="00755F15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Кабинеты, оснащённые  мультимедийным оборудованием</w:t>
      </w:r>
    </w:p>
    <w:p w:rsidR="00CF000A" w:rsidRDefault="00CF000A" w:rsidP="00755F15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Экскурсии</w:t>
      </w:r>
    </w:p>
    <w:p w:rsidR="00CF000A" w:rsidRDefault="00CF000A" w:rsidP="00755F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Материалы для оформления мероприятий и творчества детей.</w:t>
      </w:r>
    </w:p>
    <w:p w:rsidR="00CF000A" w:rsidRPr="009B2F2C" w:rsidRDefault="00CF000A" w:rsidP="009B2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Аудио- и видеоматериалы, видеотехника.</w:t>
      </w:r>
    </w:p>
    <w:p w:rsidR="00CF000A" w:rsidRDefault="00CF000A" w:rsidP="00D30EC4">
      <w:p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3. Кадровые условия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2"/>
        <w:gridCol w:w="5715"/>
        <w:gridCol w:w="4111"/>
      </w:tblGrid>
      <w:tr w:rsidR="00CF000A" w:rsidRPr="00BA5D76" w:rsidTr="00BA5D76">
        <w:tc>
          <w:tcPr>
            <w:tcW w:w="772" w:type="dxa"/>
          </w:tcPr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5D76">
              <w:rPr>
                <w:rFonts w:ascii="Times New Roman" w:hAnsi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715" w:type="dxa"/>
          </w:tcPr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5D76">
              <w:rPr>
                <w:rFonts w:ascii="Times New Roman" w:hAnsi="Times New Roman"/>
                <w:b/>
                <w:bCs/>
                <w:sz w:val="28"/>
                <w:szCs w:val="28"/>
              </w:rPr>
              <w:t>Объекты организации досуга</w:t>
            </w:r>
          </w:p>
        </w:tc>
        <w:tc>
          <w:tcPr>
            <w:tcW w:w="4111" w:type="dxa"/>
          </w:tcPr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A5D76">
              <w:rPr>
                <w:rFonts w:ascii="Times New Roman" w:hAnsi="Times New Roman"/>
                <w:b/>
                <w:bCs/>
                <w:sz w:val="28"/>
                <w:szCs w:val="28"/>
              </w:rPr>
              <w:t>Ответственные учителя</w:t>
            </w:r>
          </w:p>
        </w:tc>
      </w:tr>
      <w:tr w:rsidR="00CF000A" w:rsidRPr="00BA5D76" w:rsidTr="00BA5D76">
        <w:tc>
          <w:tcPr>
            <w:tcW w:w="772" w:type="dxa"/>
          </w:tcPr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715" w:type="dxa"/>
          </w:tcPr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>Руководител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ь</w:t>
            </w: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 xml:space="preserve"> работы тематической площадки 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Вместе весело шагать</w:t>
            </w: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111" w:type="dxa"/>
          </w:tcPr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Сычевская Л.А.</w:t>
            </w:r>
          </w:p>
        </w:tc>
      </w:tr>
      <w:tr w:rsidR="00CF000A" w:rsidRPr="00BA5D76" w:rsidTr="00BA5D76">
        <w:tc>
          <w:tcPr>
            <w:tcW w:w="772" w:type="dxa"/>
          </w:tcPr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715" w:type="dxa"/>
          </w:tcPr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 xml:space="preserve"> Руководител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ь</w:t>
            </w: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 xml:space="preserve"> работы тематической площадки 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Летняя карусель</w:t>
            </w: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111" w:type="dxa"/>
          </w:tcPr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Дулепова Е.В.</w:t>
            </w:r>
          </w:p>
        </w:tc>
      </w:tr>
      <w:tr w:rsidR="00CF000A" w:rsidRPr="00BA5D76" w:rsidTr="00BA5D76">
        <w:tc>
          <w:tcPr>
            <w:tcW w:w="772" w:type="dxa"/>
          </w:tcPr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715" w:type="dxa"/>
          </w:tcPr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 xml:space="preserve"> Руководител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ь</w:t>
            </w: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 xml:space="preserve"> работы тематической площадки 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Капитошки</w:t>
            </w: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CF000A" w:rsidRPr="00BA5D76" w:rsidRDefault="00CF000A" w:rsidP="00BA5D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Годованюк К.С.</w:t>
            </w:r>
          </w:p>
        </w:tc>
      </w:tr>
      <w:tr w:rsidR="00CF000A" w:rsidRPr="00BA5D76" w:rsidTr="00BA5D76">
        <w:tc>
          <w:tcPr>
            <w:tcW w:w="772" w:type="dxa"/>
          </w:tcPr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715" w:type="dxa"/>
          </w:tcPr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32"/>
              </w:rPr>
            </w:pPr>
            <w:r w:rsidRPr="00BA5D76">
              <w:rPr>
                <w:rFonts w:ascii="Times New Roman" w:hAnsi="Times New Roman"/>
                <w:bCs/>
                <w:sz w:val="28"/>
                <w:szCs w:val="32"/>
              </w:rPr>
              <w:t xml:space="preserve"> </w:t>
            </w: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>Руководител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ь</w:t>
            </w:r>
            <w:r w:rsidRPr="00BA5D76">
              <w:rPr>
                <w:rFonts w:ascii="Times New Roman" w:hAnsi="Times New Roman"/>
                <w:bCs/>
                <w:sz w:val="28"/>
                <w:szCs w:val="28"/>
              </w:rPr>
              <w:t xml:space="preserve"> работы тематической площадки  </w:t>
            </w:r>
            <w:r w:rsidRPr="00BA5D76">
              <w:rPr>
                <w:rFonts w:ascii="Times New Roman" w:hAnsi="Times New Roman"/>
                <w:bCs/>
                <w:sz w:val="28"/>
                <w:szCs w:val="32"/>
              </w:rPr>
              <w:t>«</w:t>
            </w:r>
            <w:r>
              <w:rPr>
                <w:rFonts w:ascii="Times New Roman" w:hAnsi="Times New Roman"/>
                <w:bCs/>
                <w:sz w:val="28"/>
                <w:szCs w:val="32"/>
              </w:rPr>
              <w:t>Солнышко</w:t>
            </w:r>
            <w:r w:rsidRPr="00BA5D76">
              <w:rPr>
                <w:rFonts w:ascii="Times New Roman" w:hAnsi="Times New Roman"/>
                <w:bCs/>
                <w:sz w:val="28"/>
                <w:szCs w:val="32"/>
              </w:rPr>
              <w:t>»</w:t>
            </w:r>
          </w:p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111" w:type="dxa"/>
          </w:tcPr>
          <w:p w:rsidR="00CF000A" w:rsidRPr="00BA5D76" w:rsidRDefault="00CF000A" w:rsidP="00BA5D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Усенко Н.Н.</w:t>
            </w:r>
          </w:p>
        </w:tc>
      </w:tr>
    </w:tbl>
    <w:p w:rsidR="00CF000A" w:rsidRDefault="00CF000A" w:rsidP="00996731">
      <w:pPr>
        <w:jc w:val="both"/>
        <w:rPr>
          <w:rFonts w:ascii="Times New Roman" w:hAnsi="Times New Roman"/>
          <w:b/>
          <w:sz w:val="32"/>
          <w:szCs w:val="32"/>
        </w:rPr>
      </w:pPr>
    </w:p>
    <w:p w:rsidR="00CF000A" w:rsidRDefault="00CF000A" w:rsidP="00996731">
      <w:pPr>
        <w:jc w:val="both"/>
        <w:rPr>
          <w:rFonts w:ascii="Times New Roman" w:hAnsi="Times New Roman"/>
          <w:b/>
          <w:sz w:val="32"/>
          <w:szCs w:val="32"/>
        </w:rPr>
      </w:pPr>
      <w:r w:rsidRPr="00CB0121">
        <w:rPr>
          <w:rFonts w:ascii="Times New Roman" w:hAnsi="Times New Roman"/>
          <w:b/>
          <w:sz w:val="32"/>
          <w:szCs w:val="32"/>
        </w:rPr>
        <w:t>4. Методические условия</w:t>
      </w:r>
    </w:p>
    <w:p w:rsidR="00CF000A" w:rsidRDefault="00CF000A" w:rsidP="0020738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необходимой документации, программ, планов;</w:t>
      </w:r>
    </w:p>
    <w:p w:rsidR="00CF000A" w:rsidRDefault="00CF000A" w:rsidP="0020738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Разработка положений и сценариев мероприятий, запланированных для проведения на тематических площадках; </w:t>
      </w:r>
    </w:p>
    <w:p w:rsidR="00CF000A" w:rsidRPr="00EC48EB" w:rsidRDefault="00CF000A" w:rsidP="00755F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инструктивно-методических сборов с педагогами перед началом  работы объектов организации досуга.</w:t>
      </w:r>
    </w:p>
    <w:p w:rsidR="00CF000A" w:rsidRDefault="00CF000A" w:rsidP="00755F15">
      <w:pPr>
        <w:spacing w:line="240" w:lineRule="auto"/>
        <w:jc w:val="both"/>
        <w:rPr>
          <w:rFonts w:ascii="Times New Roman" w:hAnsi="Times New Roman"/>
          <w:b/>
          <w:i/>
          <w:sz w:val="40"/>
          <w:szCs w:val="40"/>
          <w:u w:val="single"/>
        </w:rPr>
      </w:pPr>
      <w:r>
        <w:rPr>
          <w:rFonts w:ascii="Times New Roman" w:hAnsi="Times New Roman"/>
          <w:b/>
          <w:i/>
          <w:sz w:val="40"/>
          <w:szCs w:val="40"/>
          <w:u w:val="single"/>
        </w:rPr>
        <w:t>12.Диагностика и мониторинг эффективности программы</w:t>
      </w:r>
    </w:p>
    <w:p w:rsidR="00CF000A" w:rsidRDefault="00CF000A" w:rsidP="001238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игровой опрос,</w:t>
      </w:r>
    </w:p>
    <w:p w:rsidR="00CF000A" w:rsidRDefault="00CF000A" w:rsidP="001238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анкетирование,</w:t>
      </w:r>
    </w:p>
    <w:p w:rsidR="00CF000A" w:rsidRDefault="00CF000A" w:rsidP="001238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контроль проводимых мероприятий.</w:t>
      </w:r>
    </w:p>
    <w:p w:rsidR="00CF000A" w:rsidRDefault="00CF000A" w:rsidP="001238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000A" w:rsidRDefault="00CF000A" w:rsidP="00755F15">
      <w:pPr>
        <w:spacing w:line="240" w:lineRule="auto"/>
        <w:jc w:val="both"/>
        <w:rPr>
          <w:rFonts w:ascii="Times New Roman" w:hAnsi="Times New Roman"/>
          <w:b/>
          <w:i/>
          <w:sz w:val="40"/>
          <w:szCs w:val="40"/>
          <w:u w:val="single"/>
        </w:rPr>
      </w:pPr>
      <w:r>
        <w:rPr>
          <w:rFonts w:ascii="Times New Roman" w:hAnsi="Times New Roman"/>
          <w:b/>
          <w:i/>
          <w:sz w:val="40"/>
          <w:szCs w:val="40"/>
          <w:u w:val="single"/>
        </w:rPr>
        <w:t>13.Ожидаемые результаты</w:t>
      </w:r>
    </w:p>
    <w:p w:rsidR="00CF000A" w:rsidRDefault="00CF000A" w:rsidP="003B66B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расширение возможностей для полноценного отдыха и интеллектуального развития детей; </w:t>
      </w:r>
    </w:p>
    <w:p w:rsidR="00CF000A" w:rsidRPr="00294BC7" w:rsidRDefault="00CF000A" w:rsidP="003B66B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занятости учащихся в каникулярный период, уменьшение безнадзорности и количества правонарушений среди несовершеннолетних.</w:t>
      </w:r>
    </w:p>
    <w:p w:rsidR="00CF000A" w:rsidRDefault="00CF000A" w:rsidP="003B66B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приобретение знаний по истории, биологии, экологии, математике, английскому языку, ПДД, основам военной службы.</w:t>
      </w:r>
    </w:p>
    <w:p w:rsidR="00CF000A" w:rsidRDefault="00CF000A" w:rsidP="003B66BE">
      <w:pPr>
        <w:spacing w:line="240" w:lineRule="auto"/>
        <w:jc w:val="both"/>
        <w:rPr>
          <w:rFonts w:ascii="Times New Roman" w:hAnsi="Times New Roman"/>
          <w:b/>
          <w:i/>
          <w:sz w:val="40"/>
          <w:szCs w:val="40"/>
          <w:u w:val="single"/>
        </w:rPr>
      </w:pPr>
      <w:r>
        <w:rPr>
          <w:rFonts w:ascii="Times New Roman" w:hAnsi="Times New Roman"/>
          <w:b/>
          <w:i/>
          <w:sz w:val="40"/>
          <w:szCs w:val="40"/>
          <w:u w:val="single"/>
        </w:rPr>
        <w:t>14.Список используемой литературы</w:t>
      </w:r>
    </w:p>
    <w:p w:rsidR="00CF000A" w:rsidRDefault="00CF000A" w:rsidP="003B66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B66BE">
        <w:rPr>
          <w:rFonts w:ascii="Times New Roman" w:hAnsi="Times New Roman"/>
          <w:sz w:val="28"/>
          <w:szCs w:val="28"/>
          <w:lang w:eastAsia="ru-RU"/>
        </w:rPr>
        <w:t xml:space="preserve">1.Аникеева Н.П. Воспитание игрой. - М.: Просвещение, 1987. - 144 с. </w:t>
      </w:r>
    </w:p>
    <w:p w:rsidR="00CF000A" w:rsidRDefault="00CF000A" w:rsidP="003B66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F000A" w:rsidRPr="003B66BE" w:rsidRDefault="00CF000A" w:rsidP="003B66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3B66BE">
        <w:rPr>
          <w:rFonts w:ascii="Times New Roman" w:hAnsi="Times New Roman"/>
          <w:sz w:val="28"/>
          <w:szCs w:val="28"/>
          <w:lang w:eastAsia="ru-RU"/>
        </w:rPr>
        <w:t>.Былеева Л.В., Табор</w:t>
      </w:r>
      <w:r>
        <w:rPr>
          <w:rFonts w:ascii="Times New Roman" w:hAnsi="Times New Roman"/>
          <w:sz w:val="28"/>
          <w:szCs w:val="28"/>
          <w:lang w:eastAsia="ru-RU"/>
        </w:rPr>
        <w:t>ко В.А. Игра?.. Игра! - М.: Молодая</w:t>
      </w:r>
      <w:r w:rsidRPr="003B66BE">
        <w:rPr>
          <w:rFonts w:ascii="Times New Roman" w:hAnsi="Times New Roman"/>
          <w:sz w:val="28"/>
          <w:szCs w:val="28"/>
          <w:lang w:eastAsia="ru-RU"/>
        </w:rPr>
        <w:t xml:space="preserve"> гвардия, 1987. - 223 с. </w:t>
      </w:r>
    </w:p>
    <w:p w:rsidR="00CF000A" w:rsidRPr="003B66BE" w:rsidRDefault="00CF000A" w:rsidP="003B66B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3B66BE">
        <w:rPr>
          <w:rFonts w:ascii="Times New Roman" w:hAnsi="Times New Roman"/>
          <w:sz w:val="28"/>
          <w:szCs w:val="28"/>
          <w:lang w:eastAsia="ru-RU"/>
        </w:rPr>
        <w:t xml:space="preserve">.Васильков И.И. От игры к спорту. - М.: Физкультура и спорт, 1985. </w:t>
      </w:r>
    </w:p>
    <w:p w:rsidR="00CF000A" w:rsidRPr="003B66BE" w:rsidRDefault="00CF000A" w:rsidP="003B66B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3B66BE">
        <w:rPr>
          <w:rFonts w:ascii="Times New Roman" w:hAnsi="Times New Roman"/>
          <w:sz w:val="28"/>
          <w:szCs w:val="28"/>
          <w:lang w:eastAsia="ru-RU"/>
        </w:rPr>
        <w:t xml:space="preserve">.Весёлая З.А. Игра принимает всех. - Мн.: Полымя, 1985. - 175 с. </w:t>
      </w:r>
    </w:p>
    <w:p w:rsidR="00CF000A" w:rsidRPr="003B66BE" w:rsidRDefault="00CF000A" w:rsidP="003B66B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3B66BE">
        <w:rPr>
          <w:rFonts w:ascii="Times New Roman" w:hAnsi="Times New Roman"/>
          <w:sz w:val="28"/>
          <w:szCs w:val="28"/>
          <w:lang w:eastAsia="ru-RU"/>
        </w:rPr>
        <w:t>.Володченко В.В., Юмашев В. Выходи играт</w:t>
      </w:r>
      <w:r>
        <w:rPr>
          <w:rFonts w:ascii="Times New Roman" w:hAnsi="Times New Roman"/>
          <w:sz w:val="28"/>
          <w:szCs w:val="28"/>
          <w:lang w:eastAsia="ru-RU"/>
        </w:rPr>
        <w:t xml:space="preserve">ь во двор. - М.: Мол. гвардия, </w:t>
      </w:r>
      <w:r w:rsidRPr="003B66BE">
        <w:rPr>
          <w:rFonts w:ascii="Times New Roman" w:hAnsi="Times New Roman"/>
          <w:sz w:val="28"/>
          <w:szCs w:val="28"/>
          <w:lang w:eastAsia="ru-RU"/>
        </w:rPr>
        <w:t xml:space="preserve">984. - 126 с. </w:t>
      </w:r>
    </w:p>
    <w:p w:rsidR="00CF000A" w:rsidRPr="003B66BE" w:rsidRDefault="00CF000A" w:rsidP="003B66B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3B66BE">
        <w:rPr>
          <w:rFonts w:ascii="Times New Roman" w:hAnsi="Times New Roman"/>
          <w:sz w:val="28"/>
          <w:szCs w:val="28"/>
          <w:lang w:eastAsia="ru-RU"/>
        </w:rPr>
        <w:t xml:space="preserve">.Газман О.С. Каникулы: игра, воспитание. - М.: Просвещение, 1988. </w:t>
      </w:r>
    </w:p>
    <w:p w:rsidR="00CF000A" w:rsidRPr="003B66BE" w:rsidRDefault="00CF000A" w:rsidP="003B66B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3B66BE">
        <w:rPr>
          <w:rFonts w:ascii="Times New Roman" w:hAnsi="Times New Roman"/>
          <w:sz w:val="28"/>
          <w:szCs w:val="28"/>
          <w:lang w:eastAsia="ru-RU"/>
        </w:rPr>
        <w:t xml:space="preserve">.Галицкий А.В., Переплётчиков Л.С. Путешествие в страну игр. - М., 1971. - 152 с. </w:t>
      </w:r>
    </w:p>
    <w:p w:rsidR="00CF000A" w:rsidRPr="003B66BE" w:rsidRDefault="00CF000A" w:rsidP="003B66B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3B66BE">
        <w:rPr>
          <w:rFonts w:ascii="Times New Roman" w:hAnsi="Times New Roman"/>
          <w:sz w:val="28"/>
          <w:szCs w:val="28"/>
          <w:lang w:eastAsia="ru-RU"/>
        </w:rPr>
        <w:t xml:space="preserve">.Гельфман Е.Н., Шмаков С.А. От игры к самовоспитанию. - М.: Педагогика, 1971. </w:t>
      </w:r>
    </w:p>
    <w:p w:rsidR="00CF000A" w:rsidRPr="003B66BE" w:rsidRDefault="00CF000A" w:rsidP="003B66B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Pr="003B66BE">
        <w:rPr>
          <w:rFonts w:ascii="Times New Roman" w:hAnsi="Times New Roman"/>
          <w:sz w:val="28"/>
          <w:szCs w:val="28"/>
          <w:lang w:eastAsia="ru-RU"/>
        </w:rPr>
        <w:t xml:space="preserve">.Гримоть А.А.и др. Игра и дети: Программа и метод, рекомендации. - Мн., 1986. </w:t>
      </w:r>
    </w:p>
    <w:p w:rsidR="00CF000A" w:rsidRPr="00436264" w:rsidRDefault="00CF000A" w:rsidP="0043626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</w:t>
      </w:r>
      <w:r w:rsidRPr="003B66BE">
        <w:rPr>
          <w:rFonts w:ascii="Times New Roman" w:hAnsi="Times New Roman"/>
          <w:sz w:val="28"/>
          <w:szCs w:val="28"/>
          <w:lang w:eastAsia="ru-RU"/>
        </w:rPr>
        <w:t xml:space="preserve">.Гримоть А.А.и др. Педагогика летнего отдыха: Уч.-метод. Пособие. - Мн., 1998. </w:t>
      </w:r>
    </w:p>
    <w:p w:rsidR="00CF000A" w:rsidRDefault="00CF000A" w:rsidP="00755F15">
      <w:pPr>
        <w:spacing w:line="240" w:lineRule="auto"/>
        <w:jc w:val="both"/>
        <w:rPr>
          <w:rFonts w:ascii="Times New Roman" w:hAnsi="Times New Roman"/>
          <w:b/>
          <w:i/>
          <w:sz w:val="40"/>
          <w:szCs w:val="40"/>
          <w:u w:val="single"/>
        </w:rPr>
      </w:pPr>
    </w:p>
    <w:p w:rsidR="00CF000A" w:rsidRDefault="00CF000A" w:rsidP="00755F15">
      <w:pPr>
        <w:spacing w:line="240" w:lineRule="auto"/>
        <w:jc w:val="both"/>
        <w:rPr>
          <w:rFonts w:ascii="Times New Roman" w:hAnsi="Times New Roman"/>
          <w:b/>
          <w:i/>
          <w:sz w:val="40"/>
          <w:szCs w:val="40"/>
          <w:u w:val="single"/>
        </w:rPr>
      </w:pPr>
    </w:p>
    <w:p w:rsidR="00CF000A" w:rsidRPr="006D5393" w:rsidRDefault="00CF000A" w:rsidP="00755F15">
      <w:pPr>
        <w:spacing w:line="240" w:lineRule="auto"/>
        <w:jc w:val="both"/>
        <w:rPr>
          <w:rFonts w:ascii="Times New Roman" w:hAnsi="Times New Roman"/>
          <w:b/>
          <w:i/>
          <w:sz w:val="40"/>
          <w:szCs w:val="40"/>
          <w:u w:val="single"/>
        </w:rPr>
      </w:pPr>
    </w:p>
    <w:sectPr w:rsidR="00CF000A" w:rsidRPr="006D5393" w:rsidSect="002C38D9">
      <w:footerReference w:type="default" r:id="rId7"/>
      <w:pgSz w:w="11906" w:h="16838"/>
      <w:pgMar w:top="899" w:right="851" w:bottom="89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00A" w:rsidRDefault="00CF000A" w:rsidP="00DE4700">
      <w:pPr>
        <w:spacing w:after="0" w:line="240" w:lineRule="auto"/>
      </w:pPr>
      <w:r>
        <w:separator/>
      </w:r>
    </w:p>
  </w:endnote>
  <w:endnote w:type="continuationSeparator" w:id="0">
    <w:p w:rsidR="00CF000A" w:rsidRDefault="00CF000A" w:rsidP="00DE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00A" w:rsidRDefault="00CF000A">
    <w:pPr>
      <w:pStyle w:val="Footer"/>
      <w:jc w:val="center"/>
    </w:pPr>
    <w:fldSimple w:instr="PAGE   \* MERGEFORMAT">
      <w:r>
        <w:rPr>
          <w:noProof/>
        </w:rPr>
        <w:t>20</w:t>
      </w:r>
    </w:fldSimple>
  </w:p>
  <w:p w:rsidR="00CF000A" w:rsidRDefault="00CF00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00A" w:rsidRDefault="00CF000A" w:rsidP="00DE4700">
      <w:pPr>
        <w:spacing w:after="0" w:line="240" w:lineRule="auto"/>
      </w:pPr>
      <w:r>
        <w:separator/>
      </w:r>
    </w:p>
  </w:footnote>
  <w:footnote w:type="continuationSeparator" w:id="0">
    <w:p w:rsidR="00CF000A" w:rsidRDefault="00CF000A" w:rsidP="00DE4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00C1"/>
    <w:multiLevelType w:val="multilevel"/>
    <w:tmpl w:val="2DDCA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956F1F"/>
    <w:multiLevelType w:val="hybridMultilevel"/>
    <w:tmpl w:val="7FAA45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56E6D69"/>
    <w:multiLevelType w:val="multilevel"/>
    <w:tmpl w:val="3ACC0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9BC17E8"/>
    <w:multiLevelType w:val="multilevel"/>
    <w:tmpl w:val="9EDCD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B5A3ED7"/>
    <w:multiLevelType w:val="hybridMultilevel"/>
    <w:tmpl w:val="DF463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F7C3EA9"/>
    <w:multiLevelType w:val="hybridMultilevel"/>
    <w:tmpl w:val="1592C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FD63261"/>
    <w:multiLevelType w:val="multilevel"/>
    <w:tmpl w:val="E8A23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0EB4BB0"/>
    <w:multiLevelType w:val="multilevel"/>
    <w:tmpl w:val="BBC06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3B94554"/>
    <w:multiLevelType w:val="hybridMultilevel"/>
    <w:tmpl w:val="D460E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23CB1"/>
    <w:multiLevelType w:val="multilevel"/>
    <w:tmpl w:val="2398C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C6925D6"/>
    <w:multiLevelType w:val="hybridMultilevel"/>
    <w:tmpl w:val="E0DAB0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20005A0"/>
    <w:multiLevelType w:val="hybridMultilevel"/>
    <w:tmpl w:val="9328EED6"/>
    <w:lvl w:ilvl="0" w:tplc="4CEED63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ACC38E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36AA48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2AA362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1424B7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BCA06A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4DCA3F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8500C2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810408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27547E8E"/>
    <w:multiLevelType w:val="hybridMultilevel"/>
    <w:tmpl w:val="53DC9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972343A"/>
    <w:multiLevelType w:val="multilevel"/>
    <w:tmpl w:val="A2A4D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CA04106"/>
    <w:multiLevelType w:val="hybridMultilevel"/>
    <w:tmpl w:val="F9FE50DA"/>
    <w:lvl w:ilvl="0" w:tplc="1BFE59AE">
      <w:start w:val="1"/>
      <w:numFmt w:val="decimal"/>
      <w:lvlText w:val="%1)"/>
      <w:lvlJc w:val="left"/>
      <w:pPr>
        <w:ind w:left="1210" w:hanging="360"/>
      </w:pPr>
      <w:rPr>
        <w:rFonts w:cs="Times New Roman" w:hint="default"/>
      </w:rPr>
    </w:lvl>
    <w:lvl w:ilvl="1" w:tplc="369A01CC">
      <w:start w:val="2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308B1282"/>
    <w:multiLevelType w:val="hybridMultilevel"/>
    <w:tmpl w:val="9C4A4C4A"/>
    <w:lvl w:ilvl="0" w:tplc="0419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16">
    <w:nsid w:val="31901E8D"/>
    <w:multiLevelType w:val="hybridMultilevel"/>
    <w:tmpl w:val="5DAE4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1F5485F"/>
    <w:multiLevelType w:val="hybridMultilevel"/>
    <w:tmpl w:val="91CA6992"/>
    <w:lvl w:ilvl="0" w:tplc="4516E8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2EE093C"/>
    <w:multiLevelType w:val="hybridMultilevel"/>
    <w:tmpl w:val="0B541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9B34045"/>
    <w:multiLevelType w:val="hybridMultilevel"/>
    <w:tmpl w:val="CDD2A8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F7C3FE7"/>
    <w:multiLevelType w:val="hybridMultilevel"/>
    <w:tmpl w:val="6D3069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67529D0"/>
    <w:multiLevelType w:val="hybridMultilevel"/>
    <w:tmpl w:val="F8C2D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8122A50"/>
    <w:multiLevelType w:val="hybridMultilevel"/>
    <w:tmpl w:val="EE76E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4C6"/>
    <w:multiLevelType w:val="hybridMultilevel"/>
    <w:tmpl w:val="05EEE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FD60F71"/>
    <w:multiLevelType w:val="hybridMultilevel"/>
    <w:tmpl w:val="2D7440CC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5">
    <w:nsid w:val="538977B6"/>
    <w:multiLevelType w:val="multilevel"/>
    <w:tmpl w:val="A4582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3CD2C87"/>
    <w:multiLevelType w:val="hybridMultilevel"/>
    <w:tmpl w:val="ACB297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77F7C7B"/>
    <w:multiLevelType w:val="hybridMultilevel"/>
    <w:tmpl w:val="80F492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93D3E80"/>
    <w:multiLevelType w:val="hybridMultilevel"/>
    <w:tmpl w:val="E752C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C2947E1"/>
    <w:multiLevelType w:val="multilevel"/>
    <w:tmpl w:val="A2FAC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604A5115"/>
    <w:multiLevelType w:val="hybridMultilevel"/>
    <w:tmpl w:val="CA4C5F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06E161E"/>
    <w:multiLevelType w:val="hybridMultilevel"/>
    <w:tmpl w:val="7C1CAC7A"/>
    <w:lvl w:ilvl="0" w:tplc="1DDABDA2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32">
    <w:nsid w:val="6090432A"/>
    <w:multiLevelType w:val="hybridMultilevel"/>
    <w:tmpl w:val="C76C0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BC2475B"/>
    <w:multiLevelType w:val="hybridMultilevel"/>
    <w:tmpl w:val="7E32B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C3033BF"/>
    <w:multiLevelType w:val="hybridMultilevel"/>
    <w:tmpl w:val="A816EF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D8D0A7F"/>
    <w:multiLevelType w:val="multilevel"/>
    <w:tmpl w:val="C4582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21E3339"/>
    <w:multiLevelType w:val="multilevel"/>
    <w:tmpl w:val="AB149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6FF70ED"/>
    <w:multiLevelType w:val="hybridMultilevel"/>
    <w:tmpl w:val="2480B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7E140D3"/>
    <w:multiLevelType w:val="hybridMultilevel"/>
    <w:tmpl w:val="51C44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A1C6690"/>
    <w:multiLevelType w:val="multilevel"/>
    <w:tmpl w:val="0494E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BFD7BE7"/>
    <w:multiLevelType w:val="multilevel"/>
    <w:tmpl w:val="383A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5"/>
  </w:num>
  <w:num w:numId="4">
    <w:abstractNumId w:val="11"/>
  </w:num>
  <w:num w:numId="5">
    <w:abstractNumId w:val="8"/>
  </w:num>
  <w:num w:numId="6">
    <w:abstractNumId w:val="14"/>
  </w:num>
  <w:num w:numId="7">
    <w:abstractNumId w:val="12"/>
  </w:num>
  <w:num w:numId="8">
    <w:abstractNumId w:val="19"/>
  </w:num>
  <w:num w:numId="9">
    <w:abstractNumId w:val="22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21"/>
  </w:num>
  <w:num w:numId="26">
    <w:abstractNumId w:val="24"/>
  </w:num>
  <w:num w:numId="27">
    <w:abstractNumId w:val="0"/>
  </w:num>
  <w:num w:numId="28">
    <w:abstractNumId w:val="9"/>
  </w:num>
  <w:num w:numId="29">
    <w:abstractNumId w:val="36"/>
  </w:num>
  <w:num w:numId="30">
    <w:abstractNumId w:val="2"/>
  </w:num>
  <w:num w:numId="31">
    <w:abstractNumId w:val="40"/>
  </w:num>
  <w:num w:numId="32">
    <w:abstractNumId w:val="13"/>
  </w:num>
  <w:num w:numId="33">
    <w:abstractNumId w:val="39"/>
  </w:num>
  <w:num w:numId="34">
    <w:abstractNumId w:val="25"/>
  </w:num>
  <w:num w:numId="35">
    <w:abstractNumId w:val="35"/>
  </w:num>
  <w:num w:numId="36">
    <w:abstractNumId w:val="6"/>
  </w:num>
  <w:num w:numId="37">
    <w:abstractNumId w:val="29"/>
  </w:num>
  <w:num w:numId="38">
    <w:abstractNumId w:val="7"/>
  </w:num>
  <w:num w:numId="39">
    <w:abstractNumId w:val="3"/>
  </w:num>
  <w:num w:numId="40">
    <w:abstractNumId w:val="31"/>
  </w:num>
  <w:num w:numId="4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4E4"/>
    <w:rsid w:val="00002B28"/>
    <w:rsid w:val="00005456"/>
    <w:rsid w:val="00032EE3"/>
    <w:rsid w:val="00036C77"/>
    <w:rsid w:val="00053C3F"/>
    <w:rsid w:val="00057F2C"/>
    <w:rsid w:val="00067FF9"/>
    <w:rsid w:val="00081AD4"/>
    <w:rsid w:val="000D35C5"/>
    <w:rsid w:val="000F2AE0"/>
    <w:rsid w:val="000F32AB"/>
    <w:rsid w:val="00104B94"/>
    <w:rsid w:val="001054E4"/>
    <w:rsid w:val="00120CFF"/>
    <w:rsid w:val="00121EB1"/>
    <w:rsid w:val="00123819"/>
    <w:rsid w:val="00140229"/>
    <w:rsid w:val="00153B78"/>
    <w:rsid w:val="00155A5B"/>
    <w:rsid w:val="00163F13"/>
    <w:rsid w:val="001677E9"/>
    <w:rsid w:val="001732E0"/>
    <w:rsid w:val="00192A01"/>
    <w:rsid w:val="001B5D72"/>
    <w:rsid w:val="001C4A7D"/>
    <w:rsid w:val="001C755F"/>
    <w:rsid w:val="001D40F3"/>
    <w:rsid w:val="001E22EF"/>
    <w:rsid w:val="00206D47"/>
    <w:rsid w:val="00207386"/>
    <w:rsid w:val="002135A9"/>
    <w:rsid w:val="002136C7"/>
    <w:rsid w:val="00222F0B"/>
    <w:rsid w:val="00226A54"/>
    <w:rsid w:val="002457CA"/>
    <w:rsid w:val="0025575A"/>
    <w:rsid w:val="00257682"/>
    <w:rsid w:val="002666B2"/>
    <w:rsid w:val="00267490"/>
    <w:rsid w:val="00294BC7"/>
    <w:rsid w:val="002A3BCF"/>
    <w:rsid w:val="002B1896"/>
    <w:rsid w:val="002C2316"/>
    <w:rsid w:val="002C38CF"/>
    <w:rsid w:val="002C38D9"/>
    <w:rsid w:val="002D5A86"/>
    <w:rsid w:val="002E591F"/>
    <w:rsid w:val="002E698F"/>
    <w:rsid w:val="002F00D4"/>
    <w:rsid w:val="002F0912"/>
    <w:rsid w:val="002F3A28"/>
    <w:rsid w:val="002F42C6"/>
    <w:rsid w:val="002F67C1"/>
    <w:rsid w:val="0030144F"/>
    <w:rsid w:val="00310065"/>
    <w:rsid w:val="0031178E"/>
    <w:rsid w:val="00333C0F"/>
    <w:rsid w:val="00334064"/>
    <w:rsid w:val="003465A4"/>
    <w:rsid w:val="00362349"/>
    <w:rsid w:val="003925E9"/>
    <w:rsid w:val="003A70D6"/>
    <w:rsid w:val="003B296B"/>
    <w:rsid w:val="003B66BE"/>
    <w:rsid w:val="003B7640"/>
    <w:rsid w:val="003D6C17"/>
    <w:rsid w:val="003D7C6B"/>
    <w:rsid w:val="003E24D3"/>
    <w:rsid w:val="003E37C9"/>
    <w:rsid w:val="0040104C"/>
    <w:rsid w:val="00401EB9"/>
    <w:rsid w:val="004037F0"/>
    <w:rsid w:val="00420D7D"/>
    <w:rsid w:val="004244E3"/>
    <w:rsid w:val="00430C94"/>
    <w:rsid w:val="00436264"/>
    <w:rsid w:val="00436DE8"/>
    <w:rsid w:val="00453C64"/>
    <w:rsid w:val="00460BCC"/>
    <w:rsid w:val="00463D8E"/>
    <w:rsid w:val="00467DF8"/>
    <w:rsid w:val="004742F2"/>
    <w:rsid w:val="00486B63"/>
    <w:rsid w:val="004A6BE4"/>
    <w:rsid w:val="004A771C"/>
    <w:rsid w:val="004B3A2A"/>
    <w:rsid w:val="004D32DB"/>
    <w:rsid w:val="004D3BCC"/>
    <w:rsid w:val="004D5A20"/>
    <w:rsid w:val="004E6E84"/>
    <w:rsid w:val="00500570"/>
    <w:rsid w:val="00507080"/>
    <w:rsid w:val="005071F2"/>
    <w:rsid w:val="00520CA1"/>
    <w:rsid w:val="00521DA2"/>
    <w:rsid w:val="00526102"/>
    <w:rsid w:val="0053143A"/>
    <w:rsid w:val="00532BB2"/>
    <w:rsid w:val="0053509C"/>
    <w:rsid w:val="0054034A"/>
    <w:rsid w:val="005463AA"/>
    <w:rsid w:val="00550E64"/>
    <w:rsid w:val="00567509"/>
    <w:rsid w:val="005702B5"/>
    <w:rsid w:val="00582C50"/>
    <w:rsid w:val="005B0ADD"/>
    <w:rsid w:val="005C01ED"/>
    <w:rsid w:val="005C5BC7"/>
    <w:rsid w:val="005D3F64"/>
    <w:rsid w:val="005F3729"/>
    <w:rsid w:val="00622A14"/>
    <w:rsid w:val="00642CE3"/>
    <w:rsid w:val="00642D4C"/>
    <w:rsid w:val="006456D3"/>
    <w:rsid w:val="006476A6"/>
    <w:rsid w:val="00656CDC"/>
    <w:rsid w:val="00661BB3"/>
    <w:rsid w:val="006665E1"/>
    <w:rsid w:val="006738FE"/>
    <w:rsid w:val="00687108"/>
    <w:rsid w:val="00695614"/>
    <w:rsid w:val="006B0491"/>
    <w:rsid w:val="006B6E19"/>
    <w:rsid w:val="006C36B1"/>
    <w:rsid w:val="006C77B8"/>
    <w:rsid w:val="006D521B"/>
    <w:rsid w:val="006D5393"/>
    <w:rsid w:val="006E6CD5"/>
    <w:rsid w:val="006F4A58"/>
    <w:rsid w:val="006F5F4C"/>
    <w:rsid w:val="00712E86"/>
    <w:rsid w:val="00715357"/>
    <w:rsid w:val="0072197D"/>
    <w:rsid w:val="007525D3"/>
    <w:rsid w:val="00755F15"/>
    <w:rsid w:val="00760229"/>
    <w:rsid w:val="00764CBE"/>
    <w:rsid w:val="007768C4"/>
    <w:rsid w:val="00791FC2"/>
    <w:rsid w:val="007A039D"/>
    <w:rsid w:val="007A1D49"/>
    <w:rsid w:val="007C21CC"/>
    <w:rsid w:val="007C35C3"/>
    <w:rsid w:val="007D10AD"/>
    <w:rsid w:val="007F2489"/>
    <w:rsid w:val="008227AE"/>
    <w:rsid w:val="00834DEF"/>
    <w:rsid w:val="00837D1E"/>
    <w:rsid w:val="00891AFA"/>
    <w:rsid w:val="00895FD8"/>
    <w:rsid w:val="008A3122"/>
    <w:rsid w:val="008A6F36"/>
    <w:rsid w:val="008B463D"/>
    <w:rsid w:val="008D0C9C"/>
    <w:rsid w:val="008E03A0"/>
    <w:rsid w:val="008E24B4"/>
    <w:rsid w:val="00906B80"/>
    <w:rsid w:val="00927B56"/>
    <w:rsid w:val="0093066C"/>
    <w:rsid w:val="00944681"/>
    <w:rsid w:val="00951ECA"/>
    <w:rsid w:val="009614A3"/>
    <w:rsid w:val="009759FB"/>
    <w:rsid w:val="00992395"/>
    <w:rsid w:val="00996731"/>
    <w:rsid w:val="009B0C38"/>
    <w:rsid w:val="009B0FB7"/>
    <w:rsid w:val="009B2F2C"/>
    <w:rsid w:val="009B5440"/>
    <w:rsid w:val="009D2533"/>
    <w:rsid w:val="009D27D2"/>
    <w:rsid w:val="009E3D14"/>
    <w:rsid w:val="009E4B14"/>
    <w:rsid w:val="009F21B1"/>
    <w:rsid w:val="009F738E"/>
    <w:rsid w:val="00A00FF3"/>
    <w:rsid w:val="00A0162C"/>
    <w:rsid w:val="00A55A93"/>
    <w:rsid w:val="00A6446A"/>
    <w:rsid w:val="00A64F82"/>
    <w:rsid w:val="00A76FEC"/>
    <w:rsid w:val="00A95B9E"/>
    <w:rsid w:val="00A96380"/>
    <w:rsid w:val="00AC1FB6"/>
    <w:rsid w:val="00AD6D82"/>
    <w:rsid w:val="00AF13F6"/>
    <w:rsid w:val="00B05F64"/>
    <w:rsid w:val="00B81A64"/>
    <w:rsid w:val="00B852F9"/>
    <w:rsid w:val="00B9270E"/>
    <w:rsid w:val="00BA5D76"/>
    <w:rsid w:val="00BB2982"/>
    <w:rsid w:val="00BC061D"/>
    <w:rsid w:val="00BC4004"/>
    <w:rsid w:val="00BC5CFD"/>
    <w:rsid w:val="00BC752E"/>
    <w:rsid w:val="00BD246A"/>
    <w:rsid w:val="00BF1F27"/>
    <w:rsid w:val="00C03DC8"/>
    <w:rsid w:val="00C129FB"/>
    <w:rsid w:val="00C153A2"/>
    <w:rsid w:val="00C2386C"/>
    <w:rsid w:val="00C40213"/>
    <w:rsid w:val="00C6584C"/>
    <w:rsid w:val="00C679F4"/>
    <w:rsid w:val="00CB0121"/>
    <w:rsid w:val="00CD261A"/>
    <w:rsid w:val="00CE6E87"/>
    <w:rsid w:val="00CF000A"/>
    <w:rsid w:val="00CF166A"/>
    <w:rsid w:val="00D20C52"/>
    <w:rsid w:val="00D228C7"/>
    <w:rsid w:val="00D30EC4"/>
    <w:rsid w:val="00D31FF2"/>
    <w:rsid w:val="00D351A7"/>
    <w:rsid w:val="00D37DE2"/>
    <w:rsid w:val="00D508E9"/>
    <w:rsid w:val="00D6466D"/>
    <w:rsid w:val="00DA7DC6"/>
    <w:rsid w:val="00DB2D10"/>
    <w:rsid w:val="00DC6C3C"/>
    <w:rsid w:val="00DC7626"/>
    <w:rsid w:val="00DE4700"/>
    <w:rsid w:val="00E0057C"/>
    <w:rsid w:val="00E02B87"/>
    <w:rsid w:val="00E0506E"/>
    <w:rsid w:val="00E110E6"/>
    <w:rsid w:val="00E366E1"/>
    <w:rsid w:val="00E43B57"/>
    <w:rsid w:val="00E43B73"/>
    <w:rsid w:val="00E5411D"/>
    <w:rsid w:val="00E560BE"/>
    <w:rsid w:val="00E75880"/>
    <w:rsid w:val="00E810F1"/>
    <w:rsid w:val="00EA2775"/>
    <w:rsid w:val="00EB106C"/>
    <w:rsid w:val="00EB1DBC"/>
    <w:rsid w:val="00EB63AB"/>
    <w:rsid w:val="00EC48EB"/>
    <w:rsid w:val="00EC652B"/>
    <w:rsid w:val="00ED50D0"/>
    <w:rsid w:val="00ED6235"/>
    <w:rsid w:val="00F0023C"/>
    <w:rsid w:val="00F04EE9"/>
    <w:rsid w:val="00F14992"/>
    <w:rsid w:val="00F36D0E"/>
    <w:rsid w:val="00F374FD"/>
    <w:rsid w:val="00F4320B"/>
    <w:rsid w:val="00F43796"/>
    <w:rsid w:val="00F63339"/>
    <w:rsid w:val="00FC0822"/>
    <w:rsid w:val="00FC3F77"/>
    <w:rsid w:val="00FE02E5"/>
    <w:rsid w:val="00FF1725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5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D26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677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E4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E470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E4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E470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F4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42C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120CFF"/>
    <w:rPr>
      <w:rFonts w:cs="Times New Roman"/>
    </w:rPr>
  </w:style>
  <w:style w:type="character" w:styleId="Strong">
    <w:name w:val="Strong"/>
    <w:basedOn w:val="DefaultParagraphFont"/>
    <w:uiPriority w:val="99"/>
    <w:qFormat/>
    <w:locked/>
    <w:rsid w:val="00430C94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738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">
    <w:name w:val="Без интервала"/>
    <w:uiPriority w:val="99"/>
    <w:rsid w:val="006738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40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1762</TotalTime>
  <Pages>21</Pages>
  <Words>3947</Words>
  <Characters>22499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Удачное</cp:lastModifiedBy>
  <cp:revision>47</cp:revision>
  <cp:lastPrinted>2013-05-10T09:40:00Z</cp:lastPrinted>
  <dcterms:created xsi:type="dcterms:W3CDTF">2012-03-25T04:25:00Z</dcterms:created>
  <dcterms:modified xsi:type="dcterms:W3CDTF">2015-06-23T08:20:00Z</dcterms:modified>
</cp:coreProperties>
</file>